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54C" w:rsidRDefault="0049254C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eastAsia="zh-CN"/>
        </w:rPr>
      </w:pPr>
      <w:r>
        <w:rPr>
          <w:rFonts w:cs="Arial"/>
          <w:b/>
          <w:color w:val="000000"/>
          <w:sz w:val="24"/>
          <w:lang w:eastAsia="zh-CN"/>
        </w:rPr>
        <w:t>3GPP TSG SA WG5 (Telecom Management) Meeting #</w:t>
      </w:r>
      <w:r w:rsidR="00F42004">
        <w:rPr>
          <w:rFonts w:cs="Arial"/>
          <w:b/>
          <w:color w:val="000000"/>
          <w:sz w:val="24"/>
          <w:lang w:eastAsia="zh-CN"/>
        </w:rPr>
        <w:t>1</w:t>
      </w:r>
      <w:r w:rsidR="009671D1">
        <w:rPr>
          <w:rFonts w:cs="Arial"/>
          <w:b/>
          <w:color w:val="000000"/>
          <w:sz w:val="24"/>
          <w:lang w:eastAsia="zh-CN"/>
        </w:rPr>
        <w:t>1</w:t>
      </w:r>
      <w:r w:rsidR="000612EC">
        <w:rPr>
          <w:rFonts w:cs="Arial"/>
          <w:b/>
          <w:color w:val="000000"/>
          <w:sz w:val="24"/>
          <w:lang w:eastAsia="zh-CN"/>
        </w:rPr>
        <w:t>7</w:t>
      </w:r>
      <w:r w:rsidR="006640FF">
        <w:rPr>
          <w:rFonts w:cs="Arial"/>
          <w:b/>
          <w:color w:val="000000"/>
          <w:sz w:val="24"/>
          <w:lang w:eastAsia="zh-CN"/>
        </w:rPr>
        <w:t xml:space="preserve">                   </w:t>
      </w:r>
      <w:r w:rsidR="00790F98">
        <w:rPr>
          <w:rFonts w:cs="Arial"/>
          <w:b/>
          <w:color w:val="000000"/>
          <w:sz w:val="24"/>
          <w:lang w:eastAsia="zh-CN"/>
        </w:rPr>
        <w:t xml:space="preserve"> </w:t>
      </w:r>
      <w:r w:rsidR="006640FF">
        <w:rPr>
          <w:rFonts w:cs="Arial"/>
          <w:b/>
          <w:color w:val="000000"/>
          <w:sz w:val="24"/>
          <w:lang w:eastAsia="zh-CN"/>
        </w:rPr>
        <w:t xml:space="preserve"> </w:t>
      </w:r>
      <w:r w:rsidR="0021303F">
        <w:rPr>
          <w:rFonts w:cs="Arial"/>
          <w:b/>
          <w:color w:val="000000"/>
          <w:sz w:val="24"/>
          <w:lang w:eastAsia="zh-CN"/>
        </w:rPr>
        <w:t xml:space="preserve"> </w:t>
      </w:r>
      <w:r w:rsidR="008E6990">
        <w:rPr>
          <w:rFonts w:cs="Arial"/>
          <w:b/>
          <w:color w:val="000000"/>
          <w:sz w:val="24"/>
          <w:lang w:eastAsia="zh-CN"/>
        </w:rPr>
        <w:tab/>
      </w:r>
      <w:r w:rsidR="006640FF">
        <w:rPr>
          <w:rFonts w:cs="Arial"/>
          <w:b/>
          <w:color w:val="000000"/>
          <w:sz w:val="24"/>
          <w:lang w:eastAsia="zh-CN"/>
        </w:rPr>
        <w:t>S</w:t>
      </w:r>
      <w:r>
        <w:rPr>
          <w:rFonts w:cs="Arial"/>
          <w:b/>
          <w:color w:val="000000"/>
          <w:sz w:val="24"/>
          <w:lang w:eastAsia="zh-CN"/>
        </w:rPr>
        <w:t>5-1</w:t>
      </w:r>
      <w:r w:rsidR="00F02163">
        <w:rPr>
          <w:rFonts w:cs="Arial"/>
          <w:b/>
          <w:color w:val="000000"/>
          <w:sz w:val="24"/>
          <w:lang w:eastAsia="zh-CN"/>
        </w:rPr>
        <w:t>81</w:t>
      </w:r>
      <w:r w:rsidR="000612EC">
        <w:rPr>
          <w:rFonts w:cs="Arial"/>
          <w:b/>
          <w:color w:val="000000"/>
          <w:sz w:val="24"/>
          <w:lang w:eastAsia="zh-CN"/>
        </w:rPr>
        <w:t>011</w:t>
      </w:r>
    </w:p>
    <w:p w:rsidR="00C56963" w:rsidRDefault="0007425F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</w:t>
      </w:r>
      <w:r w:rsidR="000612EC">
        <w:rPr>
          <w:rFonts w:ascii="Arial" w:hAnsi="Arial" w:cs="Arial"/>
          <w:b/>
          <w:sz w:val="24"/>
        </w:rPr>
        <w:t>9</w:t>
      </w:r>
      <w:r>
        <w:rPr>
          <w:rFonts w:ascii="Arial" w:hAnsi="Arial" w:cs="Arial"/>
          <w:b/>
          <w:sz w:val="24"/>
        </w:rPr>
        <w:t xml:space="preserve"> </w:t>
      </w:r>
      <w:r w:rsidR="000612EC">
        <w:rPr>
          <w:rFonts w:ascii="Arial" w:hAnsi="Arial" w:cs="Arial"/>
          <w:b/>
          <w:sz w:val="24"/>
        </w:rPr>
        <w:t>January</w:t>
      </w:r>
      <w:r>
        <w:rPr>
          <w:rFonts w:ascii="Arial" w:hAnsi="Arial" w:cs="Arial"/>
          <w:b/>
          <w:sz w:val="24"/>
        </w:rPr>
        <w:t xml:space="preserve"> </w:t>
      </w:r>
      <w:r w:rsidR="00C56963" w:rsidRPr="00C56963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 xml:space="preserve"> </w:t>
      </w:r>
      <w:r w:rsidR="000612EC">
        <w:rPr>
          <w:rFonts w:ascii="Arial" w:hAnsi="Arial" w:cs="Arial"/>
          <w:b/>
          <w:sz w:val="24"/>
        </w:rPr>
        <w:t>2</w:t>
      </w:r>
      <w:r w:rsidR="00C56963" w:rsidRPr="00C56963">
        <w:rPr>
          <w:rFonts w:ascii="Arial" w:hAnsi="Arial" w:cs="Arial"/>
          <w:b/>
          <w:sz w:val="24"/>
        </w:rPr>
        <w:t xml:space="preserve"> </w:t>
      </w:r>
      <w:r w:rsidR="000612EC">
        <w:rPr>
          <w:rFonts w:ascii="Arial" w:hAnsi="Arial" w:cs="Arial"/>
          <w:b/>
          <w:sz w:val="24"/>
        </w:rPr>
        <w:t>February</w:t>
      </w:r>
      <w:r w:rsidR="00C56963" w:rsidRPr="00C56963">
        <w:rPr>
          <w:rFonts w:ascii="Arial" w:hAnsi="Arial" w:cs="Arial"/>
          <w:b/>
          <w:sz w:val="24"/>
        </w:rPr>
        <w:t xml:space="preserve"> 201</w:t>
      </w:r>
      <w:r w:rsidR="000612EC">
        <w:rPr>
          <w:rFonts w:ascii="Arial" w:hAnsi="Arial" w:cs="Arial"/>
          <w:b/>
          <w:sz w:val="24"/>
        </w:rPr>
        <w:t>8</w:t>
      </w:r>
      <w:r w:rsidR="00C56963" w:rsidRPr="00C56963">
        <w:rPr>
          <w:rFonts w:ascii="Arial" w:hAnsi="Arial" w:cs="Arial"/>
          <w:b/>
          <w:sz w:val="24"/>
        </w:rPr>
        <w:t xml:space="preserve">, </w:t>
      </w:r>
      <w:r w:rsidR="000612EC">
        <w:rPr>
          <w:rFonts w:ascii="Arial" w:hAnsi="Arial" w:cs="Arial"/>
          <w:b/>
          <w:sz w:val="24"/>
        </w:rPr>
        <w:t>Rome</w:t>
      </w:r>
      <w:r w:rsidR="00C56963" w:rsidRPr="00C56963">
        <w:rPr>
          <w:rFonts w:ascii="Arial" w:hAnsi="Arial" w:cs="Arial"/>
          <w:b/>
          <w:sz w:val="24"/>
        </w:rPr>
        <w:t xml:space="preserve"> (</w:t>
      </w:r>
      <w:r w:rsidR="000612EC">
        <w:rPr>
          <w:rFonts w:ascii="Arial" w:hAnsi="Arial" w:cs="Arial"/>
          <w:b/>
          <w:sz w:val="24"/>
        </w:rPr>
        <w:t>Italy</w:t>
      </w:r>
      <w:r w:rsidR="00C56963" w:rsidRPr="00C56963">
        <w:rPr>
          <w:rFonts w:ascii="Arial" w:hAnsi="Arial" w:cs="Arial"/>
          <w:b/>
          <w:sz w:val="24"/>
        </w:rPr>
        <w:t>)</w:t>
      </w:r>
    </w:p>
    <w:p w:rsidR="000044FB" w:rsidRDefault="000044FB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sz w:val="24"/>
          <w:szCs w:val="24"/>
        </w:rPr>
      </w:pPr>
      <w:r w:rsidRPr="009C35B0">
        <w:rPr>
          <w:rFonts w:ascii="Arial" w:hAnsi="Arial" w:cs="Arial"/>
          <w:sz w:val="24"/>
          <w:szCs w:val="24"/>
        </w:rPr>
        <w:t>Source:</w:t>
      </w:r>
      <w:r w:rsidRPr="009C35B0">
        <w:rPr>
          <w:rFonts w:ascii="Arial" w:hAnsi="Arial" w:cs="Arial"/>
          <w:sz w:val="24"/>
          <w:szCs w:val="24"/>
        </w:rPr>
        <w:tab/>
      </w:r>
      <w:r w:rsidRPr="009C35B0">
        <w:rPr>
          <w:rFonts w:ascii="Arial" w:hAnsi="Arial" w:cs="Arial"/>
          <w:sz w:val="24"/>
          <w:szCs w:val="24"/>
        </w:rPr>
        <w:tab/>
        <w:t>SA5 Vice Chairman (</w:t>
      </w:r>
      <w:r w:rsidR="00337C65">
        <w:rPr>
          <w:rFonts w:ascii="Arial" w:hAnsi="Arial" w:cs="Arial"/>
          <w:sz w:val="24"/>
          <w:szCs w:val="24"/>
        </w:rPr>
        <w:t>O</w:t>
      </w:r>
      <w:r w:rsidR="00356308">
        <w:rPr>
          <w:rFonts w:ascii="Arial" w:hAnsi="Arial" w:cs="Arial"/>
          <w:sz w:val="24"/>
          <w:szCs w:val="24"/>
        </w:rPr>
        <w:t>RANGE</w:t>
      </w:r>
      <w:r w:rsidRPr="009C35B0">
        <w:rPr>
          <w:rFonts w:ascii="Arial" w:hAnsi="Arial" w:cs="Arial"/>
          <w:sz w:val="24"/>
          <w:szCs w:val="24"/>
        </w:rPr>
        <w:t>)</w:t>
      </w:r>
      <w:r w:rsidRPr="009C35B0">
        <w:rPr>
          <w:rFonts w:ascii="Arial" w:hAnsi="Arial" w:cs="Arial"/>
          <w:sz w:val="24"/>
          <w:szCs w:val="24"/>
        </w:rPr>
        <w:br/>
      </w:r>
      <w:r w:rsidRPr="00B27563">
        <w:rPr>
          <w:rFonts w:ascii="Arial" w:hAnsi="Arial" w:cs="Arial"/>
          <w:sz w:val="24"/>
          <w:szCs w:val="24"/>
        </w:rPr>
        <w:t>Title:</w:t>
      </w:r>
      <w:r w:rsidRPr="00B27563">
        <w:rPr>
          <w:rFonts w:ascii="Arial" w:hAnsi="Arial" w:cs="Arial"/>
          <w:sz w:val="24"/>
          <w:szCs w:val="24"/>
        </w:rPr>
        <w:tab/>
      </w:r>
      <w:r w:rsidRPr="00B2756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Post SA5#1</w:t>
      </w:r>
      <w:r w:rsidR="009671D1">
        <w:rPr>
          <w:rFonts w:ascii="Arial" w:hAnsi="Arial" w:cs="Arial"/>
          <w:sz w:val="24"/>
          <w:szCs w:val="24"/>
        </w:rPr>
        <w:t>1</w:t>
      </w:r>
      <w:r w:rsidR="000612EC">
        <w:rPr>
          <w:rFonts w:ascii="Arial" w:hAnsi="Arial" w:cs="Arial"/>
          <w:sz w:val="24"/>
          <w:szCs w:val="24"/>
        </w:rPr>
        <w:t>7</w:t>
      </w:r>
      <w:r w:rsidR="00C90553">
        <w:rPr>
          <w:rFonts w:ascii="Arial" w:hAnsi="Arial" w:cs="Arial"/>
          <w:sz w:val="24"/>
          <w:szCs w:val="24"/>
        </w:rPr>
        <w:t xml:space="preserve"> </w:t>
      </w:r>
      <w:r w:rsidRPr="000E46D3">
        <w:rPr>
          <w:rFonts w:ascii="Arial" w:hAnsi="Arial" w:cs="Arial"/>
          <w:sz w:val="24"/>
          <w:szCs w:val="24"/>
        </w:rPr>
        <w:t>email approval status</w:t>
      </w:r>
      <w:r>
        <w:rPr>
          <w:rFonts w:ascii="Arial" w:hAnsi="Arial" w:cs="Arial"/>
          <w:sz w:val="24"/>
          <w:szCs w:val="24"/>
        </w:rPr>
        <w:br/>
      </w:r>
      <w:r w:rsidRPr="00B27563">
        <w:rPr>
          <w:rFonts w:ascii="Arial" w:hAnsi="Arial" w:cs="Arial"/>
          <w:sz w:val="24"/>
          <w:szCs w:val="24"/>
        </w:rPr>
        <w:t>Document for:</w:t>
      </w:r>
      <w:r w:rsidRPr="00B27563">
        <w:rPr>
          <w:rFonts w:ascii="Arial" w:hAnsi="Arial" w:cs="Arial"/>
          <w:sz w:val="24"/>
          <w:szCs w:val="24"/>
        </w:rPr>
        <w:tab/>
      </w:r>
      <w:r w:rsidRPr="00B2756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Information</w:t>
      </w:r>
      <w:r w:rsidRPr="00B2756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br/>
      </w:r>
      <w:r w:rsidRPr="000044FB">
        <w:rPr>
          <w:rFonts w:ascii="Arial" w:hAnsi="Arial" w:cs="Arial"/>
          <w:sz w:val="24"/>
          <w:szCs w:val="24"/>
        </w:rPr>
        <w:t>Agenda Item:</w:t>
      </w:r>
      <w:r w:rsidRPr="000044FB">
        <w:rPr>
          <w:rFonts w:ascii="Arial" w:hAnsi="Arial" w:cs="Arial"/>
          <w:sz w:val="24"/>
          <w:szCs w:val="24"/>
        </w:rPr>
        <w:tab/>
      </w:r>
      <w:r w:rsidRPr="000044FB">
        <w:rPr>
          <w:rFonts w:ascii="Arial" w:hAnsi="Arial" w:cs="Arial"/>
          <w:sz w:val="24"/>
          <w:szCs w:val="24"/>
        </w:rPr>
        <w:tab/>
      </w:r>
      <w:r w:rsidR="00732657">
        <w:rPr>
          <w:rFonts w:ascii="Arial" w:hAnsi="Arial" w:cs="Arial"/>
          <w:sz w:val="24"/>
          <w:szCs w:val="24"/>
        </w:rPr>
        <w:t>5.1</w:t>
      </w:r>
      <w:r w:rsidRPr="009F05AD">
        <w:rPr>
          <w:rFonts w:ascii="Arial" w:hAnsi="Arial" w:cs="Arial"/>
          <w:sz w:val="24"/>
          <w:szCs w:val="24"/>
        </w:rPr>
        <w:t xml:space="preserve"> </w:t>
      </w:r>
      <w:r w:rsidR="009F05AD" w:rsidRPr="009F05AD">
        <w:rPr>
          <w:rFonts w:ascii="Arial" w:hAnsi="Arial" w:cs="Arial"/>
          <w:sz w:val="24"/>
          <w:szCs w:val="24"/>
        </w:rPr>
        <w:t>–</w:t>
      </w:r>
      <w:r w:rsidRPr="009F05AD">
        <w:rPr>
          <w:rFonts w:ascii="Arial" w:hAnsi="Arial" w:cs="Arial"/>
          <w:sz w:val="24"/>
          <w:szCs w:val="24"/>
        </w:rPr>
        <w:t xml:space="preserve"> </w:t>
      </w:r>
      <w:r w:rsidR="00732657" w:rsidRPr="00732657">
        <w:rPr>
          <w:rFonts w:ascii="Arial" w:hAnsi="Arial" w:cs="Arial"/>
          <w:sz w:val="24"/>
          <w:szCs w:val="24"/>
        </w:rPr>
        <w:t>Administrative issues at SA5 level</w:t>
      </w:r>
    </w:p>
    <w:tbl>
      <w:tblPr>
        <w:tblW w:w="1125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7"/>
        <w:gridCol w:w="1084"/>
        <w:gridCol w:w="4110"/>
        <w:gridCol w:w="1843"/>
        <w:gridCol w:w="851"/>
        <w:gridCol w:w="850"/>
        <w:gridCol w:w="851"/>
        <w:gridCol w:w="949"/>
      </w:tblGrid>
      <w:tr w:rsidR="00B659F3" w:rsidRPr="00EF2549" w:rsidTr="00324CE0">
        <w:trPr>
          <w:tblHeader/>
          <w:tblCellSpacing w:w="0" w:type="dxa"/>
          <w:jc w:val="center"/>
        </w:trPr>
        <w:tc>
          <w:tcPr>
            <w:tcW w:w="71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Agenda</w:t>
            </w:r>
          </w:p>
        </w:tc>
        <w:tc>
          <w:tcPr>
            <w:tcW w:w="10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Tdoc</w:t>
            </w:r>
          </w:p>
        </w:tc>
        <w:tc>
          <w:tcPr>
            <w:tcW w:w="411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Title</w:t>
            </w:r>
          </w:p>
        </w:tc>
        <w:tc>
          <w:tcPr>
            <w:tcW w:w="184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Source</w:t>
            </w:r>
          </w:p>
        </w:tc>
        <w:tc>
          <w:tcPr>
            <w:tcW w:w="85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Started</w:t>
            </w:r>
          </w:p>
        </w:tc>
        <w:tc>
          <w:tcPr>
            <w:tcW w:w="85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Deadline</w:t>
            </w:r>
          </w:p>
        </w:tc>
        <w:tc>
          <w:tcPr>
            <w:tcW w:w="85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Closed</w:t>
            </w:r>
          </w:p>
        </w:tc>
        <w:tc>
          <w:tcPr>
            <w:tcW w:w="94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Status</w:t>
            </w:r>
          </w:p>
        </w:tc>
      </w:tr>
      <w:tr w:rsidR="00403993" w:rsidRPr="00EF2549" w:rsidTr="00324CE0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03993" w:rsidRDefault="00403993" w:rsidP="008C7B2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03993" w:rsidRDefault="00403993" w:rsidP="008C7B2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S5-181367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03993" w:rsidRDefault="00403993" w:rsidP="008C7B2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TS 28.530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03993" w:rsidRDefault="00403993" w:rsidP="008C7B2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Huawei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03993" w:rsidRDefault="00403993" w:rsidP="00465438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5</w:t>
            </w:r>
            <w:r w:rsidRPr="00465438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03993" w:rsidRDefault="00403993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9</w:t>
            </w:r>
            <w:r w:rsidRPr="0087738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03993" w:rsidRPr="00EF2549" w:rsidRDefault="00403993" w:rsidP="0040399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11</w:t>
            </w:r>
            <w:r w:rsidRPr="00D7778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03993" w:rsidRPr="00EF2549" w:rsidRDefault="00403993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4131F7" w:rsidRPr="00EF2549" w:rsidTr="00324CE0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 w:rsidP="008C7B2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 w:rsidP="008C7B2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S5-181368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 w:rsidP="008C7B2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TS 28.533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 w:rsidP="008C7B2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Ericsson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Default="004131F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5</w:t>
            </w:r>
            <w:r w:rsidRPr="00465438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Default="004131F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9</w:t>
            </w:r>
            <w:r w:rsidRPr="0087738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Pr="00EF2549" w:rsidRDefault="004131F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12</w:t>
            </w:r>
            <w:r w:rsidRPr="004131F7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Pr="00EF2549" w:rsidRDefault="004131F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4131F7" w:rsidRPr="00EF2549" w:rsidTr="00324CE0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 w:rsidP="008C7B2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6.4.2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 w:rsidP="008C7B2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S5-181360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 w:rsidP="008C7B2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TS 28.531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 w:rsidP="008C7B2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Huawei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Default="004131F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5</w:t>
            </w:r>
            <w:r w:rsidRPr="00465438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Default="004131F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9</w:t>
            </w:r>
            <w:r w:rsidRPr="0087738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Pr="00EF2549" w:rsidRDefault="004131F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11</w:t>
            </w:r>
            <w:r w:rsidRPr="00D7778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Pr="00EF2549" w:rsidRDefault="004131F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4131F7" w:rsidRPr="00EF2549" w:rsidTr="00324CE0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 w:rsidP="008C7B2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6.4.2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 w:rsidP="008C7B2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S5-181527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 w:rsidP="008C7B2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TS 28.532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 w:rsidP="008C7B2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Huawei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Default="004131F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5</w:t>
            </w:r>
            <w:r w:rsidRPr="00465438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Default="004131F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9</w:t>
            </w:r>
            <w:r w:rsidRPr="0087738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Pr="00EF2549" w:rsidRDefault="004131F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11</w:t>
            </w:r>
            <w:r w:rsidRPr="00D7778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Pr="00EF2549" w:rsidRDefault="004131F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4131F7" w:rsidRPr="00EF2549" w:rsidTr="00324CE0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 w:rsidP="008C7B2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6.4.3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 w:rsidP="008C7B2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S5-181312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 w:rsidP="008C7B2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TS 28.541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 w:rsidP="008C7B2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Nokia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Default="004131F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5</w:t>
            </w:r>
            <w:r w:rsidRPr="00465438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Default="004131F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9</w:t>
            </w:r>
            <w:r w:rsidRPr="0087738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Pr="00EF2549" w:rsidRDefault="004131F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10</w:t>
            </w:r>
            <w:r w:rsidRPr="00D7778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Pr="00EF2549" w:rsidRDefault="004131F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4131F7" w:rsidRPr="00EF2549" w:rsidTr="00324CE0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 w:rsidP="008C7B2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6.4.3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 w:rsidP="008C7B2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S5-181430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 w:rsidP="008C7B2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TS 28.540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 w:rsidP="008C7B2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Nokia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Default="004131F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5</w:t>
            </w:r>
            <w:r w:rsidRPr="00465438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Default="004131F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9</w:t>
            </w:r>
            <w:r w:rsidRPr="0087738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Pr="00EF2549" w:rsidRDefault="004131F7" w:rsidP="00F420E7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10</w:t>
            </w:r>
            <w:r w:rsidRPr="00D7778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Pr="00EF2549" w:rsidRDefault="004131F7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4131F7" w:rsidRPr="00EF2549" w:rsidTr="00324CE0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 w:rsidP="008C7B2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6.4.3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 w:rsidP="008C7B2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S5-181436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 w:rsidP="008C7B2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TS 28.542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 w:rsidP="008C7B2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Nokia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Default="004131F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5</w:t>
            </w:r>
            <w:r w:rsidRPr="00465438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Default="004131F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9</w:t>
            </w:r>
            <w:r w:rsidRPr="0087738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Pr="00EF2549" w:rsidRDefault="004131F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10</w:t>
            </w:r>
            <w:r w:rsidRPr="00D7778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Pr="00EF2549" w:rsidRDefault="004131F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4131F7" w:rsidRPr="00EF2549" w:rsidTr="00324CE0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 w:rsidP="008C7B2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6.4.3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 w:rsidP="008C7B2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S5-181439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 w:rsidP="008C7B2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TS 28.543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 w:rsidP="008C7B2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Nokia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Default="004131F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2</w:t>
            </w:r>
            <w:r w:rsidRPr="0087738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Default="004131F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9</w:t>
            </w:r>
            <w:r w:rsidRPr="0087738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Pr="00EF2549" w:rsidRDefault="004131F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10</w:t>
            </w:r>
            <w:r w:rsidRPr="00D7778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Pr="00EF2549" w:rsidRDefault="004131F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4131F7" w:rsidRPr="00EF2549" w:rsidTr="00324CE0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 w:rsidP="008C7B2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6.4.4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 w:rsidP="008C7B2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S5-181535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 w:rsidP="008C7B2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TS 28.545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 w:rsidP="008C7B2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ZTE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Default="004131F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5</w:t>
            </w:r>
            <w:r w:rsidRPr="00465438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Default="004131F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9</w:t>
            </w:r>
            <w:r w:rsidRPr="0087738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Pr="00EF2549" w:rsidRDefault="004131F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10</w:t>
            </w:r>
            <w:r w:rsidRPr="00D7778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Pr="00EF2549" w:rsidRDefault="004131F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4131F7" w:rsidRPr="00EF2549" w:rsidTr="00324CE0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6.4.5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S5-181542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TS 28.550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Intel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Pr="00EF2549" w:rsidRDefault="004131F7" w:rsidP="00911B3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10</w:t>
            </w:r>
            <w:r w:rsidRPr="00911B33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Pr="00EF2549" w:rsidRDefault="004131F7" w:rsidP="00911B3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14</w:t>
            </w:r>
            <w:r w:rsidRPr="00911B33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Pr="00EF2549" w:rsidRDefault="00BF05B0" w:rsidP="00911B3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15</w:t>
            </w:r>
            <w:r w:rsidRPr="00BF05B0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Pr="00EF2549" w:rsidRDefault="00BF05B0" w:rsidP="00911B3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4131F7" w:rsidRPr="00EF2549" w:rsidTr="00324CE0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6.4.5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S5-181543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pCR 28.550 Add scope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Intel Mobile France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Default="004131F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2</w:t>
            </w:r>
            <w:r w:rsidRPr="0087738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Default="004131F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9</w:t>
            </w:r>
            <w:r w:rsidRPr="0087738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Pr="00EF2549" w:rsidRDefault="004131F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10</w:t>
            </w:r>
            <w:r w:rsidRPr="00D7778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Pr="00EF2549" w:rsidRDefault="004131F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4131F7" w:rsidRPr="00EF2549" w:rsidTr="00324CE0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6.4.5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S5-181544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TS 28.552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Intel Mobile France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Default="004131F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5</w:t>
            </w:r>
            <w:r w:rsidRPr="00465438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Default="004131F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9</w:t>
            </w:r>
            <w:r w:rsidRPr="0087738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Pr="00EF2549" w:rsidRDefault="004131F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10</w:t>
            </w:r>
            <w:r w:rsidRPr="00D7778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Pr="00EF2549" w:rsidRDefault="004131F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4131F7" w:rsidRPr="00EF2549" w:rsidTr="00324CE0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6.4.5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S5-181546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Add scope of 5G End to end Key Performance Indicators (KPI), performance measurements and assurance data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China Mobile E-Commerce Co.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Default="004131F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5</w:t>
            </w:r>
            <w:r w:rsidRPr="00465438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Default="004131F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9</w:t>
            </w:r>
            <w:r w:rsidRPr="0087738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Pr="00EF2549" w:rsidRDefault="004131F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11</w:t>
            </w:r>
            <w:r w:rsidRPr="00D7778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Pr="00EF2549" w:rsidRDefault="004131F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4131F7" w:rsidRPr="00EF2549" w:rsidTr="00324CE0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6.4.5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S5-181549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TS 28.553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Intel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Default="004131F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5</w:t>
            </w:r>
            <w:r w:rsidRPr="00465438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Default="004131F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9</w:t>
            </w:r>
            <w:r w:rsidRPr="0087738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Pr="00EF2549" w:rsidRDefault="004131F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10</w:t>
            </w:r>
            <w:r w:rsidRPr="00D7778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Pr="00EF2549" w:rsidRDefault="004131F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324CE0" w:rsidRPr="00EF2549" w:rsidTr="00324CE0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4CE0" w:rsidRDefault="00324CE0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6.4.5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4CE0" w:rsidRDefault="00324CE0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S5-181550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4CE0" w:rsidRDefault="00324CE0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TS 28.554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4CE0" w:rsidRDefault="00324CE0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China Mobile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24CE0" w:rsidRPr="00EF2549" w:rsidRDefault="00646839" w:rsidP="0064683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23</w:t>
            </w:r>
            <w:r w:rsidRPr="00646839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rd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24CE0" w:rsidRPr="00EF2549" w:rsidRDefault="005F036C" w:rsidP="005F036C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Mar</w:t>
            </w:r>
            <w:r w:rsidR="00646839"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. 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7</w:t>
            </w:r>
            <w:r w:rsidR="00646839" w:rsidRPr="00646839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 w:rsidR="00646839"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24CE0" w:rsidRPr="00EF2549" w:rsidRDefault="008218BE" w:rsidP="0064683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Mar. 8</w:t>
            </w:r>
            <w:r w:rsidRPr="008218BE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24CE0" w:rsidRPr="00EF2549" w:rsidRDefault="008218BE" w:rsidP="0064683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  <w:bookmarkStart w:id="0" w:name="_GoBack"/>
            <w:bookmarkEnd w:id="0"/>
          </w:p>
        </w:tc>
      </w:tr>
      <w:tr w:rsidR="004131F7" w:rsidRPr="00EF2549" w:rsidTr="00324CE0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6.4.7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S5-181557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Rel-14 CR 28.525 use case of NS instantiation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Intel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Default="004131F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5</w:t>
            </w:r>
            <w:r w:rsidRPr="00465438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Default="004131F7" w:rsidP="00ED435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8</w:t>
            </w:r>
            <w:r w:rsidRPr="0087738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Pr="00EF2549" w:rsidRDefault="004131F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9</w:t>
            </w:r>
            <w:r w:rsidRPr="004C5F31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Pr="00EF2549" w:rsidRDefault="004131F7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4131F7" w:rsidRPr="00EF2549" w:rsidTr="00324CE0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6.4.7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S5-181558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Rel-14 CR 28.525 use cases of PNF addition, removal, and modification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Intel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Default="004131F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5</w:t>
            </w:r>
            <w:r w:rsidRPr="00465438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Default="004131F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8</w:t>
            </w:r>
            <w:r w:rsidRPr="0087738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Pr="00EF2549" w:rsidRDefault="004131F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9</w:t>
            </w:r>
            <w:r w:rsidRPr="004C5F31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Pr="00EF2549" w:rsidRDefault="004131F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4131F7" w:rsidRPr="00EF2549" w:rsidTr="00324CE0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6.4.7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S5-181559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Rel-14 CR 28.525 use case of updating transport network requirements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Intel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Default="004131F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5</w:t>
            </w:r>
            <w:r w:rsidRPr="00465438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Default="004131F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8</w:t>
            </w:r>
            <w:r w:rsidRPr="0087738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Pr="00EF2549" w:rsidRDefault="004131F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9</w:t>
            </w:r>
            <w:r w:rsidRPr="004C5F31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Pr="00EF2549" w:rsidRDefault="004131F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Noted</w:t>
            </w:r>
          </w:p>
        </w:tc>
      </w:tr>
      <w:tr w:rsidR="004131F7" w:rsidRPr="00EF2549" w:rsidTr="00324CE0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6.4.7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S5-181560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Rel-14 CR 28.526 procedure of NS instantiation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Intel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Default="004131F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5</w:t>
            </w:r>
            <w:r w:rsidRPr="00465438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Default="004131F7" w:rsidP="00D06C0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Feb. </w:t>
            </w:r>
            <w:r w:rsidR="00D06C00"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13</w:t>
            </w:r>
            <w:r w:rsidRPr="0087738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Pr="00EF2549" w:rsidRDefault="00EC65A8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13</w:t>
            </w:r>
            <w:r w:rsidRPr="0087738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Pr="00EF2549" w:rsidRDefault="00EC65A8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Noted</w:t>
            </w:r>
          </w:p>
        </w:tc>
      </w:tr>
      <w:tr w:rsidR="004131F7" w:rsidRPr="00EF2549" w:rsidTr="00324CE0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6.4.7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S5-181561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Rel-14 CR 28.526 procedures of PNF addition, removal, and modification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Intel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Default="004131F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5</w:t>
            </w:r>
            <w:r w:rsidRPr="00465438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Default="004131F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8</w:t>
            </w:r>
            <w:r w:rsidRPr="0087738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Pr="00EF2549" w:rsidRDefault="004131F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9</w:t>
            </w:r>
            <w:r w:rsidRPr="004C5F31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Pr="00EF2549" w:rsidRDefault="004131F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4131F7" w:rsidRPr="00EF2549" w:rsidTr="00324CE0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6.4.7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S5-181562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Rel-14 CR 28.526 procedure of updating transport network requirements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Intel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Default="004131F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5</w:t>
            </w:r>
            <w:r w:rsidRPr="00465438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Default="004131F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8</w:t>
            </w:r>
            <w:r w:rsidRPr="0087738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Pr="00EF2549" w:rsidRDefault="004131F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9</w:t>
            </w:r>
            <w:r w:rsidRPr="004C5F31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Pr="00EF2549" w:rsidRDefault="004131F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Noted</w:t>
            </w:r>
          </w:p>
        </w:tc>
      </w:tr>
      <w:tr w:rsidR="004131F7" w:rsidRPr="00EF2549" w:rsidTr="00324CE0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 w:rsidP="008C7B2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6.4.8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 w:rsidP="008C7B2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S5-181492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 w:rsidP="008C7B2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TS 28.304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 w:rsidP="008C7B2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ORANGE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Default="004131F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5</w:t>
            </w:r>
            <w:r w:rsidRPr="00465438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Default="004131F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9</w:t>
            </w:r>
            <w:r w:rsidRPr="0087738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Pr="00EF2549" w:rsidRDefault="004131F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10</w:t>
            </w:r>
            <w:r w:rsidRPr="00D7778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Pr="00EF2549" w:rsidRDefault="004131F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4131F7" w:rsidRPr="00EF2549" w:rsidTr="00324CE0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 w:rsidP="008C7B2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lastRenderedPageBreak/>
              <w:t>6.4.8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 w:rsidP="008C7B2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S5-181494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 w:rsidP="008C7B2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TS 28.306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 w:rsidP="008C7B2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ORANGE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Default="004131F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5</w:t>
            </w:r>
            <w:r w:rsidRPr="00465438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Default="004131F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9</w:t>
            </w:r>
            <w:r w:rsidRPr="0087738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Pr="00EF2549" w:rsidRDefault="004131F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10</w:t>
            </w:r>
            <w:r w:rsidRPr="00D7778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Pr="00EF2549" w:rsidRDefault="004131F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4131F7" w:rsidRPr="00EF2549" w:rsidTr="00324CE0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6.4.8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S5-181563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TS 28.305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31F7" w:rsidRDefault="004131F7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ORANGE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Default="004131F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5</w:t>
            </w:r>
            <w:r w:rsidRPr="00465438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Default="004131F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9</w:t>
            </w:r>
            <w:r w:rsidRPr="0087738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Pr="00EF2549" w:rsidRDefault="004131F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10</w:t>
            </w:r>
            <w:r w:rsidRPr="00D7778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131F7" w:rsidRPr="00EF2549" w:rsidRDefault="004131F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7716CC" w:rsidRPr="00EF2549" w:rsidTr="00324CE0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716CC" w:rsidRDefault="007716CC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6.4.9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716CC" w:rsidRDefault="007716CC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S5-181564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716CC" w:rsidRDefault="007716CC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TS 28.404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716CC" w:rsidRDefault="007716CC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Ericsson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716CC" w:rsidRDefault="007716CC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5</w:t>
            </w:r>
            <w:r w:rsidRPr="00465438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716CC" w:rsidRDefault="007716CC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9</w:t>
            </w:r>
            <w:r w:rsidRPr="0087738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716CC" w:rsidRPr="00EF2549" w:rsidRDefault="007716CC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12</w:t>
            </w:r>
            <w:r w:rsidRPr="004131F7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716CC" w:rsidRPr="00EF2549" w:rsidRDefault="007716CC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112565" w:rsidRPr="00EF2549" w:rsidTr="00324CE0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2565" w:rsidRDefault="00112565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6.4.9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2565" w:rsidRDefault="00112565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S5-181565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2565" w:rsidRDefault="00112565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TS 28.405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2565" w:rsidRDefault="00112565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Ericsson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112565" w:rsidRDefault="00112565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5</w:t>
            </w:r>
            <w:r w:rsidRPr="00465438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112565" w:rsidRDefault="00112565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9</w:t>
            </w:r>
            <w:r w:rsidRPr="0087738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112565" w:rsidRPr="00EF2549" w:rsidRDefault="00112565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12</w:t>
            </w:r>
            <w:r w:rsidRPr="004131F7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112565" w:rsidRPr="00EF2549" w:rsidRDefault="00112565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112565" w:rsidRPr="00EF2549" w:rsidTr="00324CE0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2565" w:rsidRDefault="00112565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6.4.11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2565" w:rsidRDefault="00112565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S5-181566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2565" w:rsidRDefault="00112565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TS 32.158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2565" w:rsidRDefault="00112565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Nokia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112565" w:rsidRDefault="009A5186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13</w:t>
            </w:r>
            <w:r w:rsidRPr="009A518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112565" w:rsidRDefault="009A5186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16</w:t>
            </w:r>
            <w:r w:rsidRPr="009A518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112565" w:rsidRPr="00EF2549" w:rsidRDefault="00C82B1F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21</w:t>
            </w:r>
            <w:r w:rsidRPr="00C82B1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112565" w:rsidRPr="00EF2549" w:rsidRDefault="00C82B1F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112565" w:rsidRPr="00EF2549" w:rsidTr="00324CE0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2565" w:rsidRDefault="00112565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6.5.1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2565" w:rsidRDefault="00112565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S5-181567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2565" w:rsidRDefault="00112565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TR 32.857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2565" w:rsidRDefault="00112565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Cisco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112565" w:rsidRDefault="00112565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2</w:t>
            </w:r>
            <w:r w:rsidRPr="0087738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112565" w:rsidRDefault="00112565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9</w:t>
            </w:r>
            <w:r w:rsidRPr="0087738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112565" w:rsidRPr="00EF2549" w:rsidRDefault="00112565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10</w:t>
            </w:r>
            <w:r w:rsidRPr="00D7778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112565" w:rsidRPr="00EF2549" w:rsidRDefault="00112565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112565" w:rsidRPr="00EF2549" w:rsidTr="00324CE0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2565" w:rsidRDefault="00112565" w:rsidP="008C7B2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6.5.2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2565" w:rsidRDefault="00112565" w:rsidP="008C7B2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S5-181099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2565" w:rsidRDefault="00112565" w:rsidP="008C7B2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Presentation sheet of TR 32.868 for information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2565" w:rsidRDefault="00112565" w:rsidP="008C7B2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Intel Mobile France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112565" w:rsidRDefault="00112565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5</w:t>
            </w:r>
            <w:r w:rsidRPr="00465438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112565" w:rsidRDefault="00112565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9</w:t>
            </w:r>
            <w:r w:rsidRPr="0087738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112565" w:rsidRPr="00EF2549" w:rsidRDefault="00112565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10</w:t>
            </w:r>
            <w:r w:rsidRPr="00D7778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112565" w:rsidRPr="00EF2549" w:rsidRDefault="00112565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112565" w:rsidRPr="00EF2549" w:rsidTr="00324CE0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2565" w:rsidRDefault="00112565" w:rsidP="008C7B2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6.5.2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2565" w:rsidRDefault="00112565" w:rsidP="008C7B2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S5-181512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2565" w:rsidRDefault="00112565" w:rsidP="008C7B2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TR 32.868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2565" w:rsidRDefault="00112565" w:rsidP="008C7B2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Intel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112565" w:rsidRDefault="00112565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5</w:t>
            </w:r>
            <w:r w:rsidRPr="00465438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112565" w:rsidRDefault="00112565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9</w:t>
            </w:r>
            <w:r w:rsidRPr="0087738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112565" w:rsidRPr="00EF2549" w:rsidRDefault="00112565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10</w:t>
            </w:r>
            <w:r w:rsidRPr="00D7778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112565" w:rsidRPr="00EF2549" w:rsidRDefault="00112565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112565" w:rsidRPr="00EF2549" w:rsidTr="00324CE0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2565" w:rsidRDefault="00112565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6.5.3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2565" w:rsidRDefault="00112565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S5-181568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2565" w:rsidRDefault="00112565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TR 32.871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2565" w:rsidRDefault="00112565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China Mobile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112565" w:rsidRDefault="00112565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5</w:t>
            </w:r>
            <w:r w:rsidRPr="00465438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112565" w:rsidRDefault="00112565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9</w:t>
            </w:r>
            <w:r w:rsidRPr="0087738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112565" w:rsidRPr="00EF2549" w:rsidRDefault="00112565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10</w:t>
            </w:r>
            <w:r w:rsidRPr="00D7778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112565" w:rsidRPr="00EF2549" w:rsidRDefault="00112565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112565" w:rsidRPr="00EF2549" w:rsidTr="00324CE0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2565" w:rsidRDefault="00112565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6.5.4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2565" w:rsidRDefault="00112565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S5-181569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2565" w:rsidRDefault="00112565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TR 32.972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2565" w:rsidRDefault="00112565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ORANGE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112565" w:rsidRDefault="00112565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5</w:t>
            </w:r>
            <w:r w:rsidRPr="00465438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112565" w:rsidRDefault="00112565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9</w:t>
            </w:r>
            <w:r w:rsidRPr="0087738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112565" w:rsidRPr="00EF2549" w:rsidRDefault="00112565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10</w:t>
            </w:r>
            <w:r w:rsidRPr="00D7778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112565" w:rsidRPr="00EF2549" w:rsidRDefault="00112565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112565" w:rsidRPr="00EF2549" w:rsidTr="008C7B2F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2565" w:rsidRDefault="00112565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6.5.4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2565" w:rsidRDefault="00112565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S5-181570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2565" w:rsidRDefault="00112565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LS reply to ITU-T SG5 (Q6/5) on Energy Efficiency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2565" w:rsidRDefault="00112565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Orange Romania</w:t>
            </w:r>
          </w:p>
        </w:tc>
        <w:tc>
          <w:tcPr>
            <w:tcW w:w="3501" w:type="dxa"/>
            <w:gridSpan w:val="4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112565" w:rsidRPr="00EF2549" w:rsidRDefault="00112565" w:rsidP="001C3E2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Though it appears here, S5-181570 is not for email approval, only its attachment is (cf. S5-181569).</w:t>
            </w:r>
          </w:p>
        </w:tc>
      </w:tr>
      <w:tr w:rsidR="008C7B2F" w:rsidRPr="00EF2549" w:rsidTr="00324CE0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C7B2F" w:rsidRDefault="008C7B2F" w:rsidP="008C7B2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6.5.5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C7B2F" w:rsidRDefault="008C7B2F" w:rsidP="008C7B2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S5-181518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C7B2F" w:rsidRDefault="008C7B2F" w:rsidP="008C7B2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pCR TR 28.900 – Positioning of ONAP/DCAE wrt. 3GPP reference management architecture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C7B2F" w:rsidRDefault="008C7B2F" w:rsidP="008C7B2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Orange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8C7B2F" w:rsidRDefault="008C7B2F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6</w:t>
            </w:r>
            <w:r w:rsidRPr="00465438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8C7B2F" w:rsidRDefault="008C7B2F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12</w:t>
            </w:r>
            <w:r w:rsidRPr="0087738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8C7B2F" w:rsidRPr="00EF2549" w:rsidRDefault="008C7B2F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13</w:t>
            </w:r>
            <w:r w:rsidRPr="00105529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8C7B2F" w:rsidRPr="00EF2549" w:rsidRDefault="008C7B2F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692387" w:rsidRPr="00EF2549" w:rsidTr="00324CE0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387" w:rsidRDefault="00692387" w:rsidP="008C7B2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6.5.5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387" w:rsidRDefault="00692387" w:rsidP="008C7B2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S5-181519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387" w:rsidRDefault="00692387" w:rsidP="008C7B2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pCR TR 28.900 – Communication principles for notifications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387" w:rsidRDefault="00692387" w:rsidP="008C7B2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Orange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387" w:rsidRDefault="0069238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6</w:t>
            </w:r>
            <w:r w:rsidRPr="00465438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387" w:rsidRDefault="0069238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12</w:t>
            </w:r>
            <w:r w:rsidRPr="0087738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387" w:rsidRPr="00EF2549" w:rsidRDefault="00692387" w:rsidP="007705DB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13</w:t>
            </w:r>
            <w:r w:rsidRPr="00105529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387" w:rsidRPr="00EF2549" w:rsidRDefault="00692387" w:rsidP="007705DB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692387" w:rsidRPr="00EF2549" w:rsidTr="00324CE0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387" w:rsidRDefault="00692387" w:rsidP="008C7B2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6.5.5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387" w:rsidRDefault="00692387" w:rsidP="008C7B2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S5-181520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387" w:rsidRDefault="00692387" w:rsidP="008C7B2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LS to ONAP - New study on integration of ONAP DCAE and 3GPP management architecture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387" w:rsidRDefault="00692387" w:rsidP="008C7B2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AT&amp;T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387" w:rsidRDefault="0069238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5</w:t>
            </w:r>
            <w:r w:rsidRPr="00465438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387" w:rsidRDefault="0069238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9</w:t>
            </w:r>
            <w:r w:rsidRPr="0087738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387" w:rsidRPr="00EF2549" w:rsidRDefault="0069238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11</w:t>
            </w:r>
            <w:r w:rsidRPr="00A275D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387" w:rsidRPr="00EF2549" w:rsidRDefault="00692387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692387" w:rsidRPr="00EF2549" w:rsidTr="00324CE0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387" w:rsidRDefault="00692387" w:rsidP="008C7B2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6.5.5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387" w:rsidRDefault="00692387" w:rsidP="008C7B2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S5-181571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387" w:rsidRDefault="00692387" w:rsidP="008C7B2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Draft TR 28.900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387" w:rsidRDefault="00692387" w:rsidP="008C7B2F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ORANGE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387" w:rsidRPr="00EF2549" w:rsidRDefault="00692387" w:rsidP="00AA2FDC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13</w:t>
            </w:r>
            <w:r w:rsidRPr="00AA2FDC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387" w:rsidRPr="00EF2549" w:rsidRDefault="00692387" w:rsidP="00AA2FDC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16</w:t>
            </w:r>
            <w:r w:rsidRPr="00AA2FDC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387" w:rsidRPr="00EF2549" w:rsidRDefault="00883233" w:rsidP="00AA2FDC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17</w:t>
            </w:r>
            <w:r w:rsidRPr="00883233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387" w:rsidRPr="00EF2549" w:rsidRDefault="00883233" w:rsidP="00AA2FDC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692387" w:rsidRPr="00EF2549" w:rsidTr="00324CE0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387" w:rsidRPr="00CB3904" w:rsidRDefault="00692387" w:rsidP="008C7B2F">
            <w:pPr>
              <w:rPr>
                <w:rFonts w:ascii="Arial" w:hAnsi="Arial" w:cs="Arial"/>
                <w:color w:val="000000"/>
                <w:lang w:eastAsia="en-GB"/>
              </w:rPr>
            </w:pPr>
            <w:r w:rsidRPr="00CB3904">
              <w:rPr>
                <w:rFonts w:ascii="Arial" w:hAnsi="Arial" w:cs="Arial"/>
                <w:color w:val="000000"/>
                <w:lang w:eastAsia="en-GB"/>
              </w:rPr>
              <w:t>7.4.1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387" w:rsidRPr="00CB3904" w:rsidRDefault="00692387" w:rsidP="008C7B2F">
            <w:pPr>
              <w:rPr>
                <w:rFonts w:ascii="Arial" w:hAnsi="Arial" w:cs="Arial"/>
                <w:color w:val="000000"/>
                <w:lang w:eastAsia="en-GB"/>
              </w:rPr>
            </w:pPr>
            <w:r w:rsidRPr="00CB3904">
              <w:rPr>
                <w:rFonts w:ascii="Arial" w:hAnsi="Arial" w:cs="Arial"/>
                <w:color w:val="000000"/>
                <w:lang w:eastAsia="en-GB"/>
              </w:rPr>
              <w:t>S5-181328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387" w:rsidRPr="00CB3904" w:rsidRDefault="00692387" w:rsidP="008C7B2F">
            <w:pPr>
              <w:rPr>
                <w:rFonts w:ascii="Arial" w:hAnsi="Arial" w:cs="Arial"/>
                <w:color w:val="000000"/>
                <w:lang w:eastAsia="en-GB"/>
              </w:rPr>
            </w:pPr>
            <w:r w:rsidRPr="00CB3904">
              <w:rPr>
                <w:rFonts w:ascii="Arial" w:hAnsi="Arial" w:cs="Arial"/>
                <w:color w:val="000000"/>
                <w:lang w:eastAsia="en-GB"/>
              </w:rPr>
              <w:t>Draft TS 32.255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387" w:rsidRPr="00CB3904" w:rsidRDefault="00692387" w:rsidP="008C7B2F">
            <w:pPr>
              <w:rPr>
                <w:rFonts w:ascii="Arial" w:hAnsi="Arial" w:cs="Arial"/>
                <w:color w:val="000000"/>
                <w:lang w:eastAsia="en-GB"/>
              </w:rPr>
            </w:pPr>
            <w:r w:rsidRPr="00CB3904">
              <w:rPr>
                <w:rFonts w:ascii="Arial" w:hAnsi="Arial" w:cs="Arial"/>
                <w:color w:val="000000"/>
                <w:lang w:eastAsia="en-GB"/>
              </w:rPr>
              <w:t>Nokia, Nokia Shanghai Bell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387" w:rsidRDefault="0069238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2</w:t>
            </w:r>
            <w:r w:rsidRPr="0087738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387" w:rsidRDefault="00692387" w:rsidP="00CB390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8</w:t>
            </w:r>
            <w:r w:rsidRPr="0087738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387" w:rsidRPr="00EF2549" w:rsidRDefault="0069238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9</w:t>
            </w:r>
            <w:r w:rsidRPr="00C51111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387" w:rsidRPr="00EF2549" w:rsidRDefault="00692387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692387" w:rsidRPr="00EF2549" w:rsidTr="00324CE0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387" w:rsidRPr="00CB3904" w:rsidRDefault="00692387" w:rsidP="008C7B2F">
            <w:pPr>
              <w:rPr>
                <w:rFonts w:ascii="Arial" w:hAnsi="Arial" w:cs="Arial"/>
                <w:color w:val="000000"/>
                <w:lang w:eastAsia="en-GB"/>
              </w:rPr>
            </w:pPr>
            <w:r w:rsidRPr="00CB3904">
              <w:rPr>
                <w:rFonts w:ascii="Arial" w:hAnsi="Arial" w:cs="Arial"/>
                <w:color w:val="000000"/>
                <w:lang w:eastAsia="en-GB"/>
              </w:rPr>
              <w:t>7.4.2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387" w:rsidRPr="00CB3904" w:rsidRDefault="00692387" w:rsidP="008C7B2F">
            <w:pPr>
              <w:rPr>
                <w:rFonts w:ascii="Arial" w:hAnsi="Arial" w:cs="Arial"/>
                <w:color w:val="000000"/>
                <w:lang w:eastAsia="en-GB"/>
              </w:rPr>
            </w:pPr>
            <w:r w:rsidRPr="00CB3904">
              <w:rPr>
                <w:rFonts w:ascii="Arial" w:hAnsi="Arial" w:cs="Arial"/>
                <w:color w:val="000000"/>
                <w:lang w:eastAsia="en-GB"/>
              </w:rPr>
              <w:t>S5-181420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387" w:rsidRPr="00CB3904" w:rsidRDefault="00692387" w:rsidP="008C7B2F">
            <w:pPr>
              <w:rPr>
                <w:rFonts w:ascii="Arial" w:hAnsi="Arial" w:cs="Arial"/>
                <w:color w:val="000000"/>
                <w:lang w:eastAsia="en-GB"/>
              </w:rPr>
            </w:pPr>
            <w:r w:rsidRPr="00CB3904">
              <w:rPr>
                <w:rFonts w:ascii="Arial" w:hAnsi="Arial" w:cs="Arial"/>
                <w:color w:val="000000"/>
                <w:lang w:eastAsia="en-GB"/>
              </w:rPr>
              <w:t>Draft TS 32.290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387" w:rsidRPr="00CB3904" w:rsidRDefault="00692387" w:rsidP="008C7B2F">
            <w:pPr>
              <w:rPr>
                <w:rFonts w:ascii="Arial" w:hAnsi="Arial" w:cs="Arial"/>
                <w:color w:val="000000"/>
                <w:lang w:eastAsia="en-GB"/>
              </w:rPr>
            </w:pPr>
            <w:r w:rsidRPr="00CB3904">
              <w:rPr>
                <w:rFonts w:ascii="Arial" w:hAnsi="Arial" w:cs="Arial"/>
                <w:color w:val="000000"/>
                <w:lang w:eastAsia="en-GB"/>
              </w:rPr>
              <w:t>Huawei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387" w:rsidRDefault="0069238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6</w:t>
            </w:r>
            <w:r w:rsidRPr="00465438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387" w:rsidRDefault="0069238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12</w:t>
            </w:r>
            <w:r w:rsidRPr="0087738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387" w:rsidRPr="00EF2549" w:rsidRDefault="0069238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13</w:t>
            </w:r>
            <w:r w:rsidRPr="00105529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387" w:rsidRPr="00EF2549" w:rsidRDefault="0069238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692387" w:rsidRPr="00EF2549" w:rsidTr="00324CE0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387" w:rsidRPr="00CB3904" w:rsidRDefault="00692387" w:rsidP="008C7B2F">
            <w:pPr>
              <w:rPr>
                <w:rFonts w:ascii="Arial" w:hAnsi="Arial" w:cs="Arial"/>
                <w:color w:val="000000"/>
                <w:lang w:eastAsia="en-GB"/>
              </w:rPr>
            </w:pPr>
            <w:r w:rsidRPr="00CB3904">
              <w:rPr>
                <w:rFonts w:ascii="Arial" w:hAnsi="Arial" w:cs="Arial"/>
                <w:color w:val="000000"/>
                <w:lang w:eastAsia="en-GB"/>
              </w:rPr>
              <w:t>7.4.2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387" w:rsidRPr="00CB3904" w:rsidRDefault="00692387" w:rsidP="008C7B2F">
            <w:pPr>
              <w:rPr>
                <w:rFonts w:ascii="Arial" w:hAnsi="Arial" w:cs="Arial"/>
                <w:color w:val="000000"/>
                <w:lang w:eastAsia="en-GB"/>
              </w:rPr>
            </w:pPr>
            <w:r w:rsidRPr="00CB3904">
              <w:rPr>
                <w:rFonts w:ascii="Arial" w:hAnsi="Arial" w:cs="Arial"/>
                <w:color w:val="000000"/>
                <w:lang w:eastAsia="en-GB"/>
              </w:rPr>
              <w:t>S5-181421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387" w:rsidRPr="00CB3904" w:rsidRDefault="00692387" w:rsidP="008C7B2F">
            <w:pPr>
              <w:rPr>
                <w:rFonts w:ascii="Arial" w:hAnsi="Arial" w:cs="Arial"/>
                <w:color w:val="000000"/>
                <w:lang w:eastAsia="en-GB"/>
              </w:rPr>
            </w:pPr>
            <w:r w:rsidRPr="00CB3904">
              <w:rPr>
                <w:rFonts w:ascii="Arial" w:hAnsi="Arial" w:cs="Arial"/>
                <w:color w:val="000000"/>
                <w:lang w:eastAsia="en-GB"/>
              </w:rPr>
              <w:t>Draft TS 32.291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387" w:rsidRPr="00CB3904" w:rsidRDefault="00692387" w:rsidP="008C7B2F">
            <w:pPr>
              <w:rPr>
                <w:rFonts w:ascii="Arial" w:hAnsi="Arial" w:cs="Arial"/>
                <w:color w:val="000000"/>
                <w:lang w:eastAsia="en-GB"/>
              </w:rPr>
            </w:pPr>
            <w:r w:rsidRPr="00CB3904">
              <w:rPr>
                <w:rFonts w:ascii="Arial" w:hAnsi="Arial" w:cs="Arial"/>
                <w:color w:val="000000"/>
                <w:lang w:eastAsia="en-GB"/>
              </w:rPr>
              <w:t>Huawei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387" w:rsidRDefault="0069238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6</w:t>
            </w:r>
            <w:r w:rsidRPr="00465438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387" w:rsidRDefault="0069238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12</w:t>
            </w:r>
            <w:r w:rsidRPr="0087738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387" w:rsidRPr="00EF2549" w:rsidRDefault="0069238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13</w:t>
            </w:r>
            <w:r w:rsidRPr="00105529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387" w:rsidRPr="00EF2549" w:rsidRDefault="00692387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692387" w:rsidRPr="00EF2549" w:rsidTr="00324CE0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387" w:rsidRPr="00CB3904" w:rsidRDefault="00692387" w:rsidP="008C7B2F">
            <w:pPr>
              <w:rPr>
                <w:rFonts w:ascii="Arial" w:hAnsi="Arial" w:cs="Arial"/>
                <w:color w:val="000000"/>
                <w:lang w:eastAsia="en-GB"/>
              </w:rPr>
            </w:pPr>
            <w:r w:rsidRPr="00CB3904">
              <w:rPr>
                <w:rFonts w:ascii="Arial" w:hAnsi="Arial" w:cs="Arial"/>
                <w:color w:val="000000"/>
                <w:lang w:eastAsia="en-GB"/>
              </w:rPr>
              <w:t>7.4.4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387" w:rsidRPr="00CB3904" w:rsidRDefault="00692387" w:rsidP="008C7B2F">
            <w:pPr>
              <w:rPr>
                <w:rFonts w:ascii="Arial" w:hAnsi="Arial" w:cs="Arial"/>
                <w:color w:val="000000"/>
                <w:lang w:eastAsia="en-GB"/>
              </w:rPr>
            </w:pPr>
            <w:r w:rsidRPr="00CB3904">
              <w:rPr>
                <w:rFonts w:ascii="Arial" w:hAnsi="Arial" w:cs="Arial"/>
                <w:color w:val="000000"/>
                <w:lang w:eastAsia="en-GB"/>
              </w:rPr>
              <w:t>S5-181319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387" w:rsidRPr="00CB3904" w:rsidRDefault="00692387" w:rsidP="008C7B2F">
            <w:pPr>
              <w:rPr>
                <w:rFonts w:ascii="Arial" w:hAnsi="Arial" w:cs="Arial"/>
                <w:color w:val="000000"/>
                <w:lang w:eastAsia="en-GB"/>
              </w:rPr>
            </w:pPr>
            <w:r w:rsidRPr="00CB3904">
              <w:rPr>
                <w:rFonts w:ascii="Arial" w:hAnsi="Arial" w:cs="Arial"/>
                <w:color w:val="000000"/>
                <w:lang w:eastAsia="en-GB"/>
              </w:rPr>
              <w:t>Draft TS 32.254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387" w:rsidRPr="00CB3904" w:rsidRDefault="00692387" w:rsidP="008C7B2F">
            <w:pPr>
              <w:rPr>
                <w:rFonts w:ascii="Arial" w:hAnsi="Arial" w:cs="Arial"/>
                <w:color w:val="000000"/>
                <w:lang w:eastAsia="en-GB"/>
              </w:rPr>
            </w:pPr>
            <w:r w:rsidRPr="00CB3904">
              <w:rPr>
                <w:rFonts w:ascii="Arial" w:hAnsi="Arial" w:cs="Arial"/>
                <w:color w:val="000000"/>
                <w:lang w:eastAsia="en-GB"/>
              </w:rPr>
              <w:t>Huawei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387" w:rsidRDefault="0069238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6</w:t>
            </w:r>
            <w:r w:rsidRPr="00465438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387" w:rsidRDefault="00692387" w:rsidP="001E6F7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12</w:t>
            </w:r>
            <w:r w:rsidRPr="0087738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387" w:rsidRPr="00EF2549" w:rsidRDefault="0069238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13</w:t>
            </w:r>
            <w:r w:rsidRPr="00105529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387" w:rsidRPr="00EF2549" w:rsidRDefault="0069238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692387" w:rsidRPr="00EF2549" w:rsidTr="00324CE0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387" w:rsidRPr="00CB3904" w:rsidRDefault="00692387" w:rsidP="008C7B2F">
            <w:pPr>
              <w:rPr>
                <w:rFonts w:ascii="Arial" w:hAnsi="Arial" w:cs="Arial"/>
                <w:color w:val="000000"/>
                <w:lang w:eastAsia="en-GB"/>
              </w:rPr>
            </w:pPr>
            <w:r w:rsidRPr="00CB3904">
              <w:rPr>
                <w:rFonts w:ascii="Arial" w:hAnsi="Arial" w:cs="Arial"/>
                <w:color w:val="000000"/>
                <w:lang w:eastAsia="en-GB"/>
              </w:rPr>
              <w:t>7.5.1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387" w:rsidRPr="00CB3904" w:rsidRDefault="00692387" w:rsidP="008C7B2F">
            <w:pPr>
              <w:rPr>
                <w:rFonts w:ascii="Arial" w:hAnsi="Arial" w:cs="Arial"/>
                <w:color w:val="000000"/>
                <w:lang w:eastAsia="en-GB"/>
              </w:rPr>
            </w:pPr>
            <w:r w:rsidRPr="00CB3904">
              <w:rPr>
                <w:rFonts w:ascii="Arial" w:hAnsi="Arial" w:cs="Arial"/>
                <w:color w:val="000000"/>
                <w:lang w:eastAsia="en-GB"/>
              </w:rPr>
              <w:t>S5-181423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387" w:rsidRPr="00CB3904" w:rsidRDefault="00692387" w:rsidP="008C7B2F">
            <w:pPr>
              <w:rPr>
                <w:rFonts w:ascii="Arial" w:hAnsi="Arial" w:cs="Arial"/>
                <w:color w:val="000000"/>
                <w:lang w:eastAsia="en-GB"/>
              </w:rPr>
            </w:pPr>
            <w:r w:rsidRPr="00CB3904">
              <w:rPr>
                <w:rFonts w:ascii="Arial" w:hAnsi="Arial" w:cs="Arial"/>
                <w:color w:val="000000"/>
                <w:lang w:eastAsia="en-GB"/>
              </w:rPr>
              <w:t>Draft TR 32.848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387" w:rsidRPr="00CB3904" w:rsidRDefault="00692387" w:rsidP="008C7B2F">
            <w:pPr>
              <w:rPr>
                <w:rFonts w:ascii="Arial" w:hAnsi="Arial" w:cs="Arial"/>
                <w:color w:val="000000"/>
                <w:lang w:eastAsia="en-GB"/>
              </w:rPr>
            </w:pPr>
            <w:r w:rsidRPr="00CB3904">
              <w:rPr>
                <w:rFonts w:ascii="Arial" w:hAnsi="Arial" w:cs="Arial"/>
                <w:color w:val="000000"/>
                <w:lang w:eastAsia="en-GB"/>
              </w:rPr>
              <w:t>China Mobile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387" w:rsidRDefault="0069238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5</w:t>
            </w:r>
            <w:r w:rsidRPr="00465438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387" w:rsidRDefault="0069238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9</w:t>
            </w:r>
            <w:r w:rsidRPr="0087738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387" w:rsidRPr="00EF2549" w:rsidRDefault="0069238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11</w:t>
            </w:r>
            <w:r w:rsidRPr="00D7778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92387" w:rsidRPr="00EF2549" w:rsidRDefault="00692387" w:rsidP="008C7B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</w:tbl>
    <w:p w:rsidR="00E02397" w:rsidRDefault="00E02397" w:rsidP="00535BC2"/>
    <w:sectPr w:rsidR="00E02397" w:rsidSect="00E220C1">
      <w:footerReference w:type="default" r:id="rId9"/>
      <w:footnotePr>
        <w:numRestart w:val="eachSect"/>
      </w:footnotePr>
      <w:pgSz w:w="11907" w:h="16840" w:code="9"/>
      <w:pgMar w:top="680" w:right="1134" w:bottom="1021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76B" w:rsidRDefault="000A476B">
      <w:r>
        <w:separator/>
      </w:r>
    </w:p>
  </w:endnote>
  <w:endnote w:type="continuationSeparator" w:id="0">
    <w:p w:rsidR="000A476B" w:rsidRDefault="000A4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7B2F" w:rsidRDefault="008C7B2F" w:rsidP="005619DF">
    <w:pPr>
      <w:pStyle w:val="Pieddepage"/>
    </w:pP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8218BE">
      <w:rPr>
        <w:rStyle w:val="Numrodepage"/>
      </w:rPr>
      <w:t>1</w:t>
    </w:r>
    <w:r>
      <w:rPr>
        <w:rStyle w:val="Numrodepage"/>
      </w:rPr>
      <w:fldChar w:fldCharType="end"/>
    </w:r>
    <w:r>
      <w:rPr>
        <w:rStyle w:val="Numrodepage"/>
      </w:rPr>
      <w:t>/</w:t>
    </w:r>
    <w:r>
      <w:rPr>
        <w:rStyle w:val="Numrodepage"/>
      </w:rPr>
      <w:fldChar w:fldCharType="begin"/>
    </w:r>
    <w:r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 w:rsidR="008218BE">
      <w:rPr>
        <w:rStyle w:val="Numrodepage"/>
      </w:rPr>
      <w:t>2</w:t>
    </w:r>
    <w:r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76B" w:rsidRDefault="000A476B">
      <w:r>
        <w:separator/>
      </w:r>
    </w:p>
  </w:footnote>
  <w:footnote w:type="continuationSeparator" w:id="0">
    <w:p w:rsidR="000A476B" w:rsidRDefault="000A47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0A0B6A6E"/>
    <w:multiLevelType w:val="hybridMultilevel"/>
    <w:tmpl w:val="65C22A04"/>
    <w:lvl w:ilvl="0" w:tplc="D790431E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44FC294F"/>
    <w:multiLevelType w:val="hybridMultilevel"/>
    <w:tmpl w:val="0B54E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AD54CF"/>
    <w:multiLevelType w:val="hybridMultilevel"/>
    <w:tmpl w:val="181C32D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57935895"/>
    <w:multiLevelType w:val="hybridMultilevel"/>
    <w:tmpl w:val="B5D2C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9B649F"/>
    <w:multiLevelType w:val="hybridMultilevel"/>
    <w:tmpl w:val="E58859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3"/>
  </w:num>
  <w:num w:numId="9">
    <w:abstractNumId w:val="18"/>
  </w:num>
  <w:num w:numId="10">
    <w:abstractNumId w:val="21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20"/>
  </w:num>
  <w:num w:numId="22">
    <w:abstractNumId w:val="16"/>
  </w:num>
  <w:num w:numId="23">
    <w:abstractNumId w:val="19"/>
  </w:num>
  <w:num w:numId="24">
    <w:abstractNumId w:val="15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614"/>
    <w:rsid w:val="00000634"/>
    <w:rsid w:val="000025CC"/>
    <w:rsid w:val="000044FB"/>
    <w:rsid w:val="0000537E"/>
    <w:rsid w:val="00005422"/>
    <w:rsid w:val="0000562D"/>
    <w:rsid w:val="000056EA"/>
    <w:rsid w:val="00007B22"/>
    <w:rsid w:val="0001203B"/>
    <w:rsid w:val="00012497"/>
    <w:rsid w:val="000124CB"/>
    <w:rsid w:val="000139E7"/>
    <w:rsid w:val="000139E8"/>
    <w:rsid w:val="00014A3E"/>
    <w:rsid w:val="00014E75"/>
    <w:rsid w:val="00016F29"/>
    <w:rsid w:val="00017156"/>
    <w:rsid w:val="000204DB"/>
    <w:rsid w:val="0002071F"/>
    <w:rsid w:val="00023FAF"/>
    <w:rsid w:val="000243BB"/>
    <w:rsid w:val="00024A85"/>
    <w:rsid w:val="00024C13"/>
    <w:rsid w:val="00025770"/>
    <w:rsid w:val="00025A1E"/>
    <w:rsid w:val="000315CD"/>
    <w:rsid w:val="00033C1A"/>
    <w:rsid w:val="00035239"/>
    <w:rsid w:val="0003726C"/>
    <w:rsid w:val="0003778B"/>
    <w:rsid w:val="000432C6"/>
    <w:rsid w:val="00043AC4"/>
    <w:rsid w:val="00043BD6"/>
    <w:rsid w:val="00044719"/>
    <w:rsid w:val="000477F0"/>
    <w:rsid w:val="0005205E"/>
    <w:rsid w:val="00052679"/>
    <w:rsid w:val="00052CD3"/>
    <w:rsid w:val="00052D18"/>
    <w:rsid w:val="00057329"/>
    <w:rsid w:val="00057DBE"/>
    <w:rsid w:val="000608F8"/>
    <w:rsid w:val="000612EC"/>
    <w:rsid w:val="0006161B"/>
    <w:rsid w:val="00061D9D"/>
    <w:rsid w:val="00062DA6"/>
    <w:rsid w:val="00065085"/>
    <w:rsid w:val="00065C97"/>
    <w:rsid w:val="00066677"/>
    <w:rsid w:val="000667FD"/>
    <w:rsid w:val="00067D41"/>
    <w:rsid w:val="00070179"/>
    <w:rsid w:val="00070EAF"/>
    <w:rsid w:val="00071B1B"/>
    <w:rsid w:val="00071C81"/>
    <w:rsid w:val="00073EDA"/>
    <w:rsid w:val="00073F3A"/>
    <w:rsid w:val="00073FB0"/>
    <w:rsid w:val="0007425F"/>
    <w:rsid w:val="00074BF2"/>
    <w:rsid w:val="000779E8"/>
    <w:rsid w:val="00077D69"/>
    <w:rsid w:val="00080469"/>
    <w:rsid w:val="00080678"/>
    <w:rsid w:val="0008149D"/>
    <w:rsid w:val="00081A7A"/>
    <w:rsid w:val="00085F96"/>
    <w:rsid w:val="00086054"/>
    <w:rsid w:val="00087B02"/>
    <w:rsid w:val="00090691"/>
    <w:rsid w:val="00091411"/>
    <w:rsid w:val="0009361C"/>
    <w:rsid w:val="00093B25"/>
    <w:rsid w:val="000A1307"/>
    <w:rsid w:val="000A1D3C"/>
    <w:rsid w:val="000A1D7C"/>
    <w:rsid w:val="000A2747"/>
    <w:rsid w:val="000A27EB"/>
    <w:rsid w:val="000A2968"/>
    <w:rsid w:val="000A3307"/>
    <w:rsid w:val="000A476B"/>
    <w:rsid w:val="000A4CF7"/>
    <w:rsid w:val="000A52E1"/>
    <w:rsid w:val="000A6917"/>
    <w:rsid w:val="000A6B4D"/>
    <w:rsid w:val="000A6C0E"/>
    <w:rsid w:val="000A6DBF"/>
    <w:rsid w:val="000A7943"/>
    <w:rsid w:val="000A7AFC"/>
    <w:rsid w:val="000B225C"/>
    <w:rsid w:val="000B4050"/>
    <w:rsid w:val="000B4A81"/>
    <w:rsid w:val="000B4F03"/>
    <w:rsid w:val="000B57E6"/>
    <w:rsid w:val="000B5AA3"/>
    <w:rsid w:val="000B75CA"/>
    <w:rsid w:val="000B7E56"/>
    <w:rsid w:val="000C047F"/>
    <w:rsid w:val="000C098A"/>
    <w:rsid w:val="000C0FA4"/>
    <w:rsid w:val="000C1481"/>
    <w:rsid w:val="000C3A1D"/>
    <w:rsid w:val="000C597C"/>
    <w:rsid w:val="000C5FE1"/>
    <w:rsid w:val="000C66E7"/>
    <w:rsid w:val="000C78B9"/>
    <w:rsid w:val="000C7F2F"/>
    <w:rsid w:val="000D228D"/>
    <w:rsid w:val="000D26A3"/>
    <w:rsid w:val="000D2E92"/>
    <w:rsid w:val="000D3310"/>
    <w:rsid w:val="000D4A65"/>
    <w:rsid w:val="000D53A3"/>
    <w:rsid w:val="000D740C"/>
    <w:rsid w:val="000E0C95"/>
    <w:rsid w:val="000E1D2F"/>
    <w:rsid w:val="000E31E6"/>
    <w:rsid w:val="000E46D3"/>
    <w:rsid w:val="000E5268"/>
    <w:rsid w:val="000F0681"/>
    <w:rsid w:val="000F1821"/>
    <w:rsid w:val="000F3974"/>
    <w:rsid w:val="000F4076"/>
    <w:rsid w:val="000F4125"/>
    <w:rsid w:val="000F5DC8"/>
    <w:rsid w:val="000F65A2"/>
    <w:rsid w:val="000F6CE1"/>
    <w:rsid w:val="000F7A0B"/>
    <w:rsid w:val="00100FE5"/>
    <w:rsid w:val="001013DE"/>
    <w:rsid w:val="00102677"/>
    <w:rsid w:val="001028C4"/>
    <w:rsid w:val="00103544"/>
    <w:rsid w:val="00103CCB"/>
    <w:rsid w:val="00103E11"/>
    <w:rsid w:val="0010413B"/>
    <w:rsid w:val="001046CA"/>
    <w:rsid w:val="00104C29"/>
    <w:rsid w:val="00105529"/>
    <w:rsid w:val="00111903"/>
    <w:rsid w:val="00112565"/>
    <w:rsid w:val="00116974"/>
    <w:rsid w:val="0012123D"/>
    <w:rsid w:val="00121378"/>
    <w:rsid w:val="001225C9"/>
    <w:rsid w:val="00122D48"/>
    <w:rsid w:val="001231F7"/>
    <w:rsid w:val="001237B0"/>
    <w:rsid w:val="00123935"/>
    <w:rsid w:val="00124F8A"/>
    <w:rsid w:val="00135F77"/>
    <w:rsid w:val="00141E2F"/>
    <w:rsid w:val="001427F4"/>
    <w:rsid w:val="00144609"/>
    <w:rsid w:val="00144C81"/>
    <w:rsid w:val="00147FF9"/>
    <w:rsid w:val="0015068B"/>
    <w:rsid w:val="00151614"/>
    <w:rsid w:val="0015406B"/>
    <w:rsid w:val="0015527B"/>
    <w:rsid w:val="0015579D"/>
    <w:rsid w:val="00156547"/>
    <w:rsid w:val="00156BCE"/>
    <w:rsid w:val="00156E3A"/>
    <w:rsid w:val="001607CD"/>
    <w:rsid w:val="00160815"/>
    <w:rsid w:val="00162529"/>
    <w:rsid w:val="001655E4"/>
    <w:rsid w:val="0016659D"/>
    <w:rsid w:val="00166DC7"/>
    <w:rsid w:val="0016729E"/>
    <w:rsid w:val="00171733"/>
    <w:rsid w:val="001719C7"/>
    <w:rsid w:val="0017437D"/>
    <w:rsid w:val="00176C09"/>
    <w:rsid w:val="00177DFF"/>
    <w:rsid w:val="001802BF"/>
    <w:rsid w:val="00180DA4"/>
    <w:rsid w:val="001815DC"/>
    <w:rsid w:val="00181B71"/>
    <w:rsid w:val="00184230"/>
    <w:rsid w:val="00186B0D"/>
    <w:rsid w:val="00187EED"/>
    <w:rsid w:val="00190C7E"/>
    <w:rsid w:val="00192168"/>
    <w:rsid w:val="00192D8E"/>
    <w:rsid w:val="00192F6F"/>
    <w:rsid w:val="001930FD"/>
    <w:rsid w:val="00195621"/>
    <w:rsid w:val="0019757B"/>
    <w:rsid w:val="001A1926"/>
    <w:rsid w:val="001A3485"/>
    <w:rsid w:val="001A3834"/>
    <w:rsid w:val="001A3B0A"/>
    <w:rsid w:val="001A3D3E"/>
    <w:rsid w:val="001A4EEA"/>
    <w:rsid w:val="001A72C0"/>
    <w:rsid w:val="001A74C9"/>
    <w:rsid w:val="001A7872"/>
    <w:rsid w:val="001B0A38"/>
    <w:rsid w:val="001B15F4"/>
    <w:rsid w:val="001B189F"/>
    <w:rsid w:val="001B1A55"/>
    <w:rsid w:val="001B38B0"/>
    <w:rsid w:val="001B5531"/>
    <w:rsid w:val="001B5E71"/>
    <w:rsid w:val="001B7564"/>
    <w:rsid w:val="001B7856"/>
    <w:rsid w:val="001C0CCC"/>
    <w:rsid w:val="001C1469"/>
    <w:rsid w:val="001C3E2F"/>
    <w:rsid w:val="001C5877"/>
    <w:rsid w:val="001C6C82"/>
    <w:rsid w:val="001C70E0"/>
    <w:rsid w:val="001C7555"/>
    <w:rsid w:val="001D0077"/>
    <w:rsid w:val="001D121C"/>
    <w:rsid w:val="001D176E"/>
    <w:rsid w:val="001D3543"/>
    <w:rsid w:val="001D39AB"/>
    <w:rsid w:val="001D4AF6"/>
    <w:rsid w:val="001D5A7C"/>
    <w:rsid w:val="001D6FCC"/>
    <w:rsid w:val="001E07DE"/>
    <w:rsid w:val="001E09F6"/>
    <w:rsid w:val="001E0AB2"/>
    <w:rsid w:val="001E15D5"/>
    <w:rsid w:val="001E6F76"/>
    <w:rsid w:val="001F0510"/>
    <w:rsid w:val="001F0890"/>
    <w:rsid w:val="001F0F82"/>
    <w:rsid w:val="001F1614"/>
    <w:rsid w:val="001F1AA4"/>
    <w:rsid w:val="001F21D1"/>
    <w:rsid w:val="001F27CA"/>
    <w:rsid w:val="001F3482"/>
    <w:rsid w:val="001F3570"/>
    <w:rsid w:val="001F5A01"/>
    <w:rsid w:val="001F634D"/>
    <w:rsid w:val="001F6B33"/>
    <w:rsid w:val="00200DB8"/>
    <w:rsid w:val="00207145"/>
    <w:rsid w:val="00207269"/>
    <w:rsid w:val="00210CA9"/>
    <w:rsid w:val="00211053"/>
    <w:rsid w:val="0021133A"/>
    <w:rsid w:val="00212A64"/>
    <w:rsid w:val="00212DAB"/>
    <w:rsid w:val="0021303F"/>
    <w:rsid w:val="0021345F"/>
    <w:rsid w:val="002170E5"/>
    <w:rsid w:val="00217969"/>
    <w:rsid w:val="002243EC"/>
    <w:rsid w:val="0022442D"/>
    <w:rsid w:val="002244C8"/>
    <w:rsid w:val="00226CC2"/>
    <w:rsid w:val="00227950"/>
    <w:rsid w:val="00230631"/>
    <w:rsid w:val="002314DF"/>
    <w:rsid w:val="00231798"/>
    <w:rsid w:val="00231A34"/>
    <w:rsid w:val="002327B4"/>
    <w:rsid w:val="002329AC"/>
    <w:rsid w:val="0023381E"/>
    <w:rsid w:val="00233B93"/>
    <w:rsid w:val="00235D14"/>
    <w:rsid w:val="00240549"/>
    <w:rsid w:val="00240C90"/>
    <w:rsid w:val="00241194"/>
    <w:rsid w:val="002428DD"/>
    <w:rsid w:val="00243878"/>
    <w:rsid w:val="00245B84"/>
    <w:rsid w:val="00246C46"/>
    <w:rsid w:val="00247A14"/>
    <w:rsid w:val="002519A7"/>
    <w:rsid w:val="00253152"/>
    <w:rsid w:val="00254317"/>
    <w:rsid w:val="002547C1"/>
    <w:rsid w:val="00254E55"/>
    <w:rsid w:val="002558FE"/>
    <w:rsid w:val="00256799"/>
    <w:rsid w:val="0026093C"/>
    <w:rsid w:val="00261470"/>
    <w:rsid w:val="002616A2"/>
    <w:rsid w:val="00264320"/>
    <w:rsid w:val="002650AD"/>
    <w:rsid w:val="00265F9C"/>
    <w:rsid w:val="002667B0"/>
    <w:rsid w:val="00266FF8"/>
    <w:rsid w:val="00270501"/>
    <w:rsid w:val="002710E0"/>
    <w:rsid w:val="00271950"/>
    <w:rsid w:val="00271A56"/>
    <w:rsid w:val="00271D22"/>
    <w:rsid w:val="00273144"/>
    <w:rsid w:val="00273BAD"/>
    <w:rsid w:val="00273DEE"/>
    <w:rsid w:val="0027575F"/>
    <w:rsid w:val="00275CEB"/>
    <w:rsid w:val="0028024F"/>
    <w:rsid w:val="00280ECD"/>
    <w:rsid w:val="002826D8"/>
    <w:rsid w:val="00282B3F"/>
    <w:rsid w:val="00284E09"/>
    <w:rsid w:val="002859F9"/>
    <w:rsid w:val="00290088"/>
    <w:rsid w:val="00290CA8"/>
    <w:rsid w:val="00292271"/>
    <w:rsid w:val="0029255F"/>
    <w:rsid w:val="0029263E"/>
    <w:rsid w:val="00292CFC"/>
    <w:rsid w:val="0029311D"/>
    <w:rsid w:val="00295183"/>
    <w:rsid w:val="0029562C"/>
    <w:rsid w:val="00296A82"/>
    <w:rsid w:val="00296D96"/>
    <w:rsid w:val="002A20C5"/>
    <w:rsid w:val="002A234F"/>
    <w:rsid w:val="002A270F"/>
    <w:rsid w:val="002A2D3C"/>
    <w:rsid w:val="002A366C"/>
    <w:rsid w:val="002A4987"/>
    <w:rsid w:val="002A5009"/>
    <w:rsid w:val="002A5501"/>
    <w:rsid w:val="002A5E5A"/>
    <w:rsid w:val="002A66F1"/>
    <w:rsid w:val="002A6E48"/>
    <w:rsid w:val="002B0B16"/>
    <w:rsid w:val="002B10E7"/>
    <w:rsid w:val="002B1A94"/>
    <w:rsid w:val="002B2E1E"/>
    <w:rsid w:val="002B3986"/>
    <w:rsid w:val="002B3B3E"/>
    <w:rsid w:val="002B40D2"/>
    <w:rsid w:val="002B4491"/>
    <w:rsid w:val="002B5AB3"/>
    <w:rsid w:val="002B7220"/>
    <w:rsid w:val="002C0315"/>
    <w:rsid w:val="002C1A9D"/>
    <w:rsid w:val="002C2811"/>
    <w:rsid w:val="002C3B99"/>
    <w:rsid w:val="002C5A13"/>
    <w:rsid w:val="002C7500"/>
    <w:rsid w:val="002C78CB"/>
    <w:rsid w:val="002D0229"/>
    <w:rsid w:val="002D0E2B"/>
    <w:rsid w:val="002D2A2C"/>
    <w:rsid w:val="002D57C1"/>
    <w:rsid w:val="002D7893"/>
    <w:rsid w:val="002D7B0D"/>
    <w:rsid w:val="002E22D6"/>
    <w:rsid w:val="002E276E"/>
    <w:rsid w:val="002E3CA3"/>
    <w:rsid w:val="002E3EE6"/>
    <w:rsid w:val="002E5C08"/>
    <w:rsid w:val="002F28B2"/>
    <w:rsid w:val="002F29A5"/>
    <w:rsid w:val="002F2AA4"/>
    <w:rsid w:val="002F3418"/>
    <w:rsid w:val="002F35F9"/>
    <w:rsid w:val="002F5B73"/>
    <w:rsid w:val="002F77E8"/>
    <w:rsid w:val="00300AD4"/>
    <w:rsid w:val="00301D63"/>
    <w:rsid w:val="00302367"/>
    <w:rsid w:val="00303788"/>
    <w:rsid w:val="00305D88"/>
    <w:rsid w:val="00306331"/>
    <w:rsid w:val="003069C9"/>
    <w:rsid w:val="00307416"/>
    <w:rsid w:val="0031111A"/>
    <w:rsid w:val="00312C18"/>
    <w:rsid w:val="00313077"/>
    <w:rsid w:val="00313F21"/>
    <w:rsid w:val="003147D7"/>
    <w:rsid w:val="003149DB"/>
    <w:rsid w:val="003161E0"/>
    <w:rsid w:val="00316B43"/>
    <w:rsid w:val="00321547"/>
    <w:rsid w:val="00322B73"/>
    <w:rsid w:val="003231A1"/>
    <w:rsid w:val="00324CE0"/>
    <w:rsid w:val="003265CE"/>
    <w:rsid w:val="00327974"/>
    <w:rsid w:val="00330234"/>
    <w:rsid w:val="00331628"/>
    <w:rsid w:val="003331F4"/>
    <w:rsid w:val="003340FE"/>
    <w:rsid w:val="00334390"/>
    <w:rsid w:val="00334BCC"/>
    <w:rsid w:val="00335F3C"/>
    <w:rsid w:val="00336822"/>
    <w:rsid w:val="00337408"/>
    <w:rsid w:val="00337C65"/>
    <w:rsid w:val="00337D3F"/>
    <w:rsid w:val="00344784"/>
    <w:rsid w:val="00344837"/>
    <w:rsid w:val="003451F5"/>
    <w:rsid w:val="00345D77"/>
    <w:rsid w:val="00347D53"/>
    <w:rsid w:val="003528BD"/>
    <w:rsid w:val="00352E4C"/>
    <w:rsid w:val="00352FBB"/>
    <w:rsid w:val="003537B2"/>
    <w:rsid w:val="00353B0E"/>
    <w:rsid w:val="00353EF8"/>
    <w:rsid w:val="00354F69"/>
    <w:rsid w:val="00356308"/>
    <w:rsid w:val="003607F0"/>
    <w:rsid w:val="00361495"/>
    <w:rsid w:val="00362143"/>
    <w:rsid w:val="00362DF8"/>
    <w:rsid w:val="00364112"/>
    <w:rsid w:val="003642C9"/>
    <w:rsid w:val="00364DAB"/>
    <w:rsid w:val="0036526A"/>
    <w:rsid w:val="0036623B"/>
    <w:rsid w:val="00371D90"/>
    <w:rsid w:val="00374FD1"/>
    <w:rsid w:val="0037559E"/>
    <w:rsid w:val="00375F09"/>
    <w:rsid w:val="00375FC1"/>
    <w:rsid w:val="0037694A"/>
    <w:rsid w:val="00376AF8"/>
    <w:rsid w:val="00377766"/>
    <w:rsid w:val="0037798D"/>
    <w:rsid w:val="003818A8"/>
    <w:rsid w:val="00381A79"/>
    <w:rsid w:val="00382779"/>
    <w:rsid w:val="003828BA"/>
    <w:rsid w:val="003835CA"/>
    <w:rsid w:val="00384A94"/>
    <w:rsid w:val="00384C81"/>
    <w:rsid w:val="00384EF3"/>
    <w:rsid w:val="00385507"/>
    <w:rsid w:val="00385710"/>
    <w:rsid w:val="00386A6D"/>
    <w:rsid w:val="00386D13"/>
    <w:rsid w:val="003876A4"/>
    <w:rsid w:val="00387CA1"/>
    <w:rsid w:val="00391A74"/>
    <w:rsid w:val="00392D8A"/>
    <w:rsid w:val="00395CB6"/>
    <w:rsid w:val="003A058E"/>
    <w:rsid w:val="003A0F54"/>
    <w:rsid w:val="003A3661"/>
    <w:rsid w:val="003A664F"/>
    <w:rsid w:val="003B0033"/>
    <w:rsid w:val="003B0325"/>
    <w:rsid w:val="003B0E34"/>
    <w:rsid w:val="003B2C0B"/>
    <w:rsid w:val="003B3D4E"/>
    <w:rsid w:val="003B3FC7"/>
    <w:rsid w:val="003B4FE5"/>
    <w:rsid w:val="003C0892"/>
    <w:rsid w:val="003C08A0"/>
    <w:rsid w:val="003C3658"/>
    <w:rsid w:val="003C53CA"/>
    <w:rsid w:val="003C6240"/>
    <w:rsid w:val="003D32B9"/>
    <w:rsid w:val="003D421D"/>
    <w:rsid w:val="003D4522"/>
    <w:rsid w:val="003D4BB0"/>
    <w:rsid w:val="003D6762"/>
    <w:rsid w:val="003D734A"/>
    <w:rsid w:val="003E3910"/>
    <w:rsid w:val="003E3A35"/>
    <w:rsid w:val="003E422E"/>
    <w:rsid w:val="003E5554"/>
    <w:rsid w:val="003E5FC3"/>
    <w:rsid w:val="003E61AE"/>
    <w:rsid w:val="003E74A8"/>
    <w:rsid w:val="003F0E8D"/>
    <w:rsid w:val="003F1221"/>
    <w:rsid w:val="003F1820"/>
    <w:rsid w:val="003F1C09"/>
    <w:rsid w:val="003F3194"/>
    <w:rsid w:val="003F3364"/>
    <w:rsid w:val="003F36CD"/>
    <w:rsid w:val="003F4A81"/>
    <w:rsid w:val="003F671C"/>
    <w:rsid w:val="003F6DA4"/>
    <w:rsid w:val="003F6E4C"/>
    <w:rsid w:val="003F7821"/>
    <w:rsid w:val="00400D20"/>
    <w:rsid w:val="004010A1"/>
    <w:rsid w:val="00401870"/>
    <w:rsid w:val="004021FD"/>
    <w:rsid w:val="004027AD"/>
    <w:rsid w:val="00402843"/>
    <w:rsid w:val="00402FCA"/>
    <w:rsid w:val="0040392D"/>
    <w:rsid w:val="00403993"/>
    <w:rsid w:val="00403EB4"/>
    <w:rsid w:val="004047FB"/>
    <w:rsid w:val="004058AA"/>
    <w:rsid w:val="00406087"/>
    <w:rsid w:val="004060B7"/>
    <w:rsid w:val="0040749A"/>
    <w:rsid w:val="00407DD9"/>
    <w:rsid w:val="00411350"/>
    <w:rsid w:val="004131F7"/>
    <w:rsid w:val="004132EA"/>
    <w:rsid w:val="004134E0"/>
    <w:rsid w:val="00416C32"/>
    <w:rsid w:val="004178B0"/>
    <w:rsid w:val="00420B51"/>
    <w:rsid w:val="00421B4E"/>
    <w:rsid w:val="0042240D"/>
    <w:rsid w:val="00422F66"/>
    <w:rsid w:val="00424D0D"/>
    <w:rsid w:val="00430A83"/>
    <w:rsid w:val="00430CF4"/>
    <w:rsid w:val="00432A88"/>
    <w:rsid w:val="0043583D"/>
    <w:rsid w:val="00436D41"/>
    <w:rsid w:val="00437221"/>
    <w:rsid w:val="00437AA7"/>
    <w:rsid w:val="0044210E"/>
    <w:rsid w:val="00442E14"/>
    <w:rsid w:val="00444292"/>
    <w:rsid w:val="00444AF3"/>
    <w:rsid w:val="00444E2F"/>
    <w:rsid w:val="0044520E"/>
    <w:rsid w:val="004459E4"/>
    <w:rsid w:val="004509E6"/>
    <w:rsid w:val="004514E2"/>
    <w:rsid w:val="004535E5"/>
    <w:rsid w:val="00453BE7"/>
    <w:rsid w:val="0045465B"/>
    <w:rsid w:val="00455B3B"/>
    <w:rsid w:val="00455E1D"/>
    <w:rsid w:val="00456AF1"/>
    <w:rsid w:val="0045739F"/>
    <w:rsid w:val="0045747D"/>
    <w:rsid w:val="0046028B"/>
    <w:rsid w:val="00461369"/>
    <w:rsid w:val="004622C6"/>
    <w:rsid w:val="004623BE"/>
    <w:rsid w:val="00463D9F"/>
    <w:rsid w:val="004646C5"/>
    <w:rsid w:val="00464A18"/>
    <w:rsid w:val="00465305"/>
    <w:rsid w:val="00465438"/>
    <w:rsid w:val="00466816"/>
    <w:rsid w:val="004705C7"/>
    <w:rsid w:val="00471C14"/>
    <w:rsid w:val="00472DB9"/>
    <w:rsid w:val="00473029"/>
    <w:rsid w:val="00474E4B"/>
    <w:rsid w:val="00475B57"/>
    <w:rsid w:val="00475CF8"/>
    <w:rsid w:val="0048124A"/>
    <w:rsid w:val="00481590"/>
    <w:rsid w:val="004817BC"/>
    <w:rsid w:val="00481EE8"/>
    <w:rsid w:val="00481EF6"/>
    <w:rsid w:val="00481F3B"/>
    <w:rsid w:val="004827EA"/>
    <w:rsid w:val="00482E1B"/>
    <w:rsid w:val="00486362"/>
    <w:rsid w:val="00487E59"/>
    <w:rsid w:val="0049072B"/>
    <w:rsid w:val="0049123B"/>
    <w:rsid w:val="00491A7F"/>
    <w:rsid w:val="0049254C"/>
    <w:rsid w:val="00492FF3"/>
    <w:rsid w:val="004939C4"/>
    <w:rsid w:val="004966B7"/>
    <w:rsid w:val="004A211A"/>
    <w:rsid w:val="004A235A"/>
    <w:rsid w:val="004A2A28"/>
    <w:rsid w:val="004A4FD7"/>
    <w:rsid w:val="004A501B"/>
    <w:rsid w:val="004A5664"/>
    <w:rsid w:val="004A5797"/>
    <w:rsid w:val="004A587B"/>
    <w:rsid w:val="004A5C35"/>
    <w:rsid w:val="004A6B50"/>
    <w:rsid w:val="004B0052"/>
    <w:rsid w:val="004B03FF"/>
    <w:rsid w:val="004B1D16"/>
    <w:rsid w:val="004B22CA"/>
    <w:rsid w:val="004B23BC"/>
    <w:rsid w:val="004B253F"/>
    <w:rsid w:val="004B262A"/>
    <w:rsid w:val="004B294E"/>
    <w:rsid w:val="004B2C70"/>
    <w:rsid w:val="004C0F37"/>
    <w:rsid w:val="004C1230"/>
    <w:rsid w:val="004C18DF"/>
    <w:rsid w:val="004C1BFF"/>
    <w:rsid w:val="004C1EB7"/>
    <w:rsid w:val="004C34CA"/>
    <w:rsid w:val="004C5F31"/>
    <w:rsid w:val="004C753E"/>
    <w:rsid w:val="004C7717"/>
    <w:rsid w:val="004D141D"/>
    <w:rsid w:val="004D1CDB"/>
    <w:rsid w:val="004D282F"/>
    <w:rsid w:val="004D34E3"/>
    <w:rsid w:val="004D3650"/>
    <w:rsid w:val="004D50F2"/>
    <w:rsid w:val="004D5F4A"/>
    <w:rsid w:val="004D624E"/>
    <w:rsid w:val="004D7C96"/>
    <w:rsid w:val="004D7DB7"/>
    <w:rsid w:val="004E2470"/>
    <w:rsid w:val="004E2EB7"/>
    <w:rsid w:val="004E3D98"/>
    <w:rsid w:val="004E402B"/>
    <w:rsid w:val="004E430E"/>
    <w:rsid w:val="004E494B"/>
    <w:rsid w:val="004E4DBE"/>
    <w:rsid w:val="004E5FC9"/>
    <w:rsid w:val="004E6AB6"/>
    <w:rsid w:val="004E6CCE"/>
    <w:rsid w:val="004F0712"/>
    <w:rsid w:val="004F0D43"/>
    <w:rsid w:val="004F3480"/>
    <w:rsid w:val="004F5AE0"/>
    <w:rsid w:val="004F6CEC"/>
    <w:rsid w:val="0050115B"/>
    <w:rsid w:val="00501E07"/>
    <w:rsid w:val="005026D1"/>
    <w:rsid w:val="00503001"/>
    <w:rsid w:val="00507124"/>
    <w:rsid w:val="00507270"/>
    <w:rsid w:val="0051065A"/>
    <w:rsid w:val="00511D6E"/>
    <w:rsid w:val="0051254F"/>
    <w:rsid w:val="00514AE5"/>
    <w:rsid w:val="00514D8E"/>
    <w:rsid w:val="005159EC"/>
    <w:rsid w:val="00515A95"/>
    <w:rsid w:val="00516DAE"/>
    <w:rsid w:val="00516FF5"/>
    <w:rsid w:val="005207CA"/>
    <w:rsid w:val="00520BCE"/>
    <w:rsid w:val="00520DF8"/>
    <w:rsid w:val="005211F4"/>
    <w:rsid w:val="00522BF8"/>
    <w:rsid w:val="00523AD9"/>
    <w:rsid w:val="00523BAD"/>
    <w:rsid w:val="00523C36"/>
    <w:rsid w:val="00523D63"/>
    <w:rsid w:val="0052406F"/>
    <w:rsid w:val="0052528F"/>
    <w:rsid w:val="005254BF"/>
    <w:rsid w:val="00525F69"/>
    <w:rsid w:val="00530F39"/>
    <w:rsid w:val="00532273"/>
    <w:rsid w:val="005341BA"/>
    <w:rsid w:val="0053475B"/>
    <w:rsid w:val="005354F4"/>
    <w:rsid w:val="00535B45"/>
    <w:rsid w:val="00535BC2"/>
    <w:rsid w:val="00535FC8"/>
    <w:rsid w:val="00537CD2"/>
    <w:rsid w:val="0054028A"/>
    <w:rsid w:val="00541CAB"/>
    <w:rsid w:val="00541EA8"/>
    <w:rsid w:val="005426B2"/>
    <w:rsid w:val="00546D50"/>
    <w:rsid w:val="005474AF"/>
    <w:rsid w:val="00551EE5"/>
    <w:rsid w:val="00552AE7"/>
    <w:rsid w:val="00553361"/>
    <w:rsid w:val="00555A31"/>
    <w:rsid w:val="0055658B"/>
    <w:rsid w:val="0056100D"/>
    <w:rsid w:val="005612C7"/>
    <w:rsid w:val="005619DF"/>
    <w:rsid w:val="00561E7B"/>
    <w:rsid w:val="00563511"/>
    <w:rsid w:val="00563A4B"/>
    <w:rsid w:val="00564CD8"/>
    <w:rsid w:val="0056517A"/>
    <w:rsid w:val="0056535C"/>
    <w:rsid w:val="00566396"/>
    <w:rsid w:val="00566975"/>
    <w:rsid w:val="0057098F"/>
    <w:rsid w:val="00570FF0"/>
    <w:rsid w:val="005743F7"/>
    <w:rsid w:val="00576840"/>
    <w:rsid w:val="00576889"/>
    <w:rsid w:val="00576FAE"/>
    <w:rsid w:val="0057767E"/>
    <w:rsid w:val="005800F5"/>
    <w:rsid w:val="005806EF"/>
    <w:rsid w:val="005816B4"/>
    <w:rsid w:val="00581B80"/>
    <w:rsid w:val="00581D27"/>
    <w:rsid w:val="00581D58"/>
    <w:rsid w:val="00585C63"/>
    <w:rsid w:val="00587DD9"/>
    <w:rsid w:val="00587F53"/>
    <w:rsid w:val="00590831"/>
    <w:rsid w:val="00591F50"/>
    <w:rsid w:val="005923C6"/>
    <w:rsid w:val="00593B09"/>
    <w:rsid w:val="00594C76"/>
    <w:rsid w:val="00595FDC"/>
    <w:rsid w:val="0059723F"/>
    <w:rsid w:val="0059730A"/>
    <w:rsid w:val="00597CC5"/>
    <w:rsid w:val="005A0EB4"/>
    <w:rsid w:val="005A152A"/>
    <w:rsid w:val="005A19AA"/>
    <w:rsid w:val="005A2CE8"/>
    <w:rsid w:val="005A352F"/>
    <w:rsid w:val="005A35D8"/>
    <w:rsid w:val="005A39D3"/>
    <w:rsid w:val="005A3CFA"/>
    <w:rsid w:val="005A4C09"/>
    <w:rsid w:val="005A67A1"/>
    <w:rsid w:val="005B0610"/>
    <w:rsid w:val="005B20EB"/>
    <w:rsid w:val="005B30BB"/>
    <w:rsid w:val="005B3B79"/>
    <w:rsid w:val="005B4A04"/>
    <w:rsid w:val="005B4A87"/>
    <w:rsid w:val="005B50D3"/>
    <w:rsid w:val="005B5166"/>
    <w:rsid w:val="005B62E7"/>
    <w:rsid w:val="005B76BA"/>
    <w:rsid w:val="005C1577"/>
    <w:rsid w:val="005C3266"/>
    <w:rsid w:val="005C33CC"/>
    <w:rsid w:val="005C7F9C"/>
    <w:rsid w:val="005D14A6"/>
    <w:rsid w:val="005D45AA"/>
    <w:rsid w:val="005D65EA"/>
    <w:rsid w:val="005D743E"/>
    <w:rsid w:val="005E004D"/>
    <w:rsid w:val="005E0D14"/>
    <w:rsid w:val="005E10CC"/>
    <w:rsid w:val="005E1B4A"/>
    <w:rsid w:val="005E2ABE"/>
    <w:rsid w:val="005E2CB6"/>
    <w:rsid w:val="005E4B20"/>
    <w:rsid w:val="005E5996"/>
    <w:rsid w:val="005E630E"/>
    <w:rsid w:val="005E6E15"/>
    <w:rsid w:val="005F036C"/>
    <w:rsid w:val="005F047D"/>
    <w:rsid w:val="005F0F29"/>
    <w:rsid w:val="005F17FA"/>
    <w:rsid w:val="005F65F4"/>
    <w:rsid w:val="005F7387"/>
    <w:rsid w:val="00600554"/>
    <w:rsid w:val="006006A5"/>
    <w:rsid w:val="006030E4"/>
    <w:rsid w:val="00604305"/>
    <w:rsid w:val="00604E7D"/>
    <w:rsid w:val="00607029"/>
    <w:rsid w:val="006100A7"/>
    <w:rsid w:val="0061011C"/>
    <w:rsid w:val="00611503"/>
    <w:rsid w:val="00614DD9"/>
    <w:rsid w:val="0061599B"/>
    <w:rsid w:val="006205F0"/>
    <w:rsid w:val="00620D3A"/>
    <w:rsid w:val="00621899"/>
    <w:rsid w:val="00622C4E"/>
    <w:rsid w:val="0062307A"/>
    <w:rsid w:val="0062328F"/>
    <w:rsid w:val="0062420F"/>
    <w:rsid w:val="00625256"/>
    <w:rsid w:val="00625D4B"/>
    <w:rsid w:val="006270E7"/>
    <w:rsid w:val="006278A5"/>
    <w:rsid w:val="006301EC"/>
    <w:rsid w:val="00632566"/>
    <w:rsid w:val="00632F17"/>
    <w:rsid w:val="006356E0"/>
    <w:rsid w:val="0063577C"/>
    <w:rsid w:val="006362A2"/>
    <w:rsid w:val="006377C3"/>
    <w:rsid w:val="00637F1A"/>
    <w:rsid w:val="0064058B"/>
    <w:rsid w:val="00640FC5"/>
    <w:rsid w:val="00641920"/>
    <w:rsid w:val="0064522C"/>
    <w:rsid w:val="00645544"/>
    <w:rsid w:val="00645C76"/>
    <w:rsid w:val="00646839"/>
    <w:rsid w:val="006473ED"/>
    <w:rsid w:val="00651F04"/>
    <w:rsid w:val="00652636"/>
    <w:rsid w:val="00653F32"/>
    <w:rsid w:val="0065407E"/>
    <w:rsid w:val="00655595"/>
    <w:rsid w:val="00655AF2"/>
    <w:rsid w:val="00656509"/>
    <w:rsid w:val="00657233"/>
    <w:rsid w:val="006579A4"/>
    <w:rsid w:val="0066255C"/>
    <w:rsid w:val="006632AF"/>
    <w:rsid w:val="006640FF"/>
    <w:rsid w:val="00666565"/>
    <w:rsid w:val="006669B4"/>
    <w:rsid w:val="0066724A"/>
    <w:rsid w:val="00667833"/>
    <w:rsid w:val="00671327"/>
    <w:rsid w:val="006733FC"/>
    <w:rsid w:val="006735F0"/>
    <w:rsid w:val="00673CED"/>
    <w:rsid w:val="006748C3"/>
    <w:rsid w:val="00674F50"/>
    <w:rsid w:val="006763A3"/>
    <w:rsid w:val="006766D6"/>
    <w:rsid w:val="00677CA8"/>
    <w:rsid w:val="0068049B"/>
    <w:rsid w:val="00680575"/>
    <w:rsid w:val="00680D5A"/>
    <w:rsid w:val="00681C8D"/>
    <w:rsid w:val="00682C7D"/>
    <w:rsid w:val="00684FE0"/>
    <w:rsid w:val="0068662F"/>
    <w:rsid w:val="00686F99"/>
    <w:rsid w:val="006873A8"/>
    <w:rsid w:val="00687889"/>
    <w:rsid w:val="00691372"/>
    <w:rsid w:val="00691F58"/>
    <w:rsid w:val="00692387"/>
    <w:rsid w:val="006927F2"/>
    <w:rsid w:val="00693456"/>
    <w:rsid w:val="00695234"/>
    <w:rsid w:val="006959A5"/>
    <w:rsid w:val="00695E38"/>
    <w:rsid w:val="00696163"/>
    <w:rsid w:val="0069626B"/>
    <w:rsid w:val="006A083D"/>
    <w:rsid w:val="006A0883"/>
    <w:rsid w:val="006A0B04"/>
    <w:rsid w:val="006A15CB"/>
    <w:rsid w:val="006A1DBA"/>
    <w:rsid w:val="006A37C1"/>
    <w:rsid w:val="006A3816"/>
    <w:rsid w:val="006A44AD"/>
    <w:rsid w:val="006B084E"/>
    <w:rsid w:val="006B09F3"/>
    <w:rsid w:val="006B177F"/>
    <w:rsid w:val="006B35AE"/>
    <w:rsid w:val="006B3A81"/>
    <w:rsid w:val="006B48B3"/>
    <w:rsid w:val="006B4F3D"/>
    <w:rsid w:val="006B506E"/>
    <w:rsid w:val="006B5775"/>
    <w:rsid w:val="006B59C3"/>
    <w:rsid w:val="006B654D"/>
    <w:rsid w:val="006B6D3C"/>
    <w:rsid w:val="006B77A8"/>
    <w:rsid w:val="006B78E3"/>
    <w:rsid w:val="006B7CC7"/>
    <w:rsid w:val="006C188A"/>
    <w:rsid w:val="006C358B"/>
    <w:rsid w:val="006C38DB"/>
    <w:rsid w:val="006C3A80"/>
    <w:rsid w:val="006C3BC0"/>
    <w:rsid w:val="006C57AF"/>
    <w:rsid w:val="006C69C4"/>
    <w:rsid w:val="006C7513"/>
    <w:rsid w:val="006D0CBC"/>
    <w:rsid w:val="006D1017"/>
    <w:rsid w:val="006D15B4"/>
    <w:rsid w:val="006D16AE"/>
    <w:rsid w:val="006D33DF"/>
    <w:rsid w:val="006D5483"/>
    <w:rsid w:val="006D58C0"/>
    <w:rsid w:val="006D5B7B"/>
    <w:rsid w:val="006D7769"/>
    <w:rsid w:val="006E146B"/>
    <w:rsid w:val="006E18BE"/>
    <w:rsid w:val="006E1A9C"/>
    <w:rsid w:val="006E2E9A"/>
    <w:rsid w:val="006E716E"/>
    <w:rsid w:val="006E7CAB"/>
    <w:rsid w:val="006F1CFF"/>
    <w:rsid w:val="006F2C81"/>
    <w:rsid w:val="006F3A91"/>
    <w:rsid w:val="006F6D39"/>
    <w:rsid w:val="006F72E0"/>
    <w:rsid w:val="007007BC"/>
    <w:rsid w:val="0070279A"/>
    <w:rsid w:val="007029E8"/>
    <w:rsid w:val="00702CC6"/>
    <w:rsid w:val="007032B5"/>
    <w:rsid w:val="0070341E"/>
    <w:rsid w:val="00703AB0"/>
    <w:rsid w:val="00703C46"/>
    <w:rsid w:val="00706D14"/>
    <w:rsid w:val="00707B41"/>
    <w:rsid w:val="00707BCC"/>
    <w:rsid w:val="00710039"/>
    <w:rsid w:val="00713A54"/>
    <w:rsid w:val="00713A96"/>
    <w:rsid w:val="00713DA2"/>
    <w:rsid w:val="00714B09"/>
    <w:rsid w:val="00716451"/>
    <w:rsid w:val="00716B4B"/>
    <w:rsid w:val="00716F0C"/>
    <w:rsid w:val="00720240"/>
    <w:rsid w:val="007202FC"/>
    <w:rsid w:val="007210B1"/>
    <w:rsid w:val="00721ACD"/>
    <w:rsid w:val="0072263D"/>
    <w:rsid w:val="007227BE"/>
    <w:rsid w:val="00724555"/>
    <w:rsid w:val="00725154"/>
    <w:rsid w:val="00726302"/>
    <w:rsid w:val="00727833"/>
    <w:rsid w:val="00730CE9"/>
    <w:rsid w:val="0073150D"/>
    <w:rsid w:val="00732657"/>
    <w:rsid w:val="00733B4D"/>
    <w:rsid w:val="00734A42"/>
    <w:rsid w:val="00735AE7"/>
    <w:rsid w:val="007370F4"/>
    <w:rsid w:val="007377E0"/>
    <w:rsid w:val="00737CFF"/>
    <w:rsid w:val="00743400"/>
    <w:rsid w:val="00744F38"/>
    <w:rsid w:val="00747595"/>
    <w:rsid w:val="00751F2B"/>
    <w:rsid w:val="00753345"/>
    <w:rsid w:val="007540B0"/>
    <w:rsid w:val="0075489D"/>
    <w:rsid w:val="0075529A"/>
    <w:rsid w:val="00755707"/>
    <w:rsid w:val="007568E8"/>
    <w:rsid w:val="00757F15"/>
    <w:rsid w:val="00761442"/>
    <w:rsid w:val="00761B6F"/>
    <w:rsid w:val="00762785"/>
    <w:rsid w:val="00763FC9"/>
    <w:rsid w:val="00764198"/>
    <w:rsid w:val="00766083"/>
    <w:rsid w:val="00767997"/>
    <w:rsid w:val="0077012A"/>
    <w:rsid w:val="007702CF"/>
    <w:rsid w:val="00770D2C"/>
    <w:rsid w:val="007716CC"/>
    <w:rsid w:val="007722E8"/>
    <w:rsid w:val="00772889"/>
    <w:rsid w:val="00776C3B"/>
    <w:rsid w:val="0078252C"/>
    <w:rsid w:val="007831D3"/>
    <w:rsid w:val="0078331B"/>
    <w:rsid w:val="00784A58"/>
    <w:rsid w:val="00785F1F"/>
    <w:rsid w:val="00786AF9"/>
    <w:rsid w:val="00790F98"/>
    <w:rsid w:val="007912C1"/>
    <w:rsid w:val="0079204E"/>
    <w:rsid w:val="00796D03"/>
    <w:rsid w:val="007A010F"/>
    <w:rsid w:val="007A16E3"/>
    <w:rsid w:val="007A1742"/>
    <w:rsid w:val="007A472F"/>
    <w:rsid w:val="007A51C5"/>
    <w:rsid w:val="007A57A2"/>
    <w:rsid w:val="007A614E"/>
    <w:rsid w:val="007A691B"/>
    <w:rsid w:val="007B0538"/>
    <w:rsid w:val="007B06AF"/>
    <w:rsid w:val="007B0ED8"/>
    <w:rsid w:val="007B120E"/>
    <w:rsid w:val="007B24AC"/>
    <w:rsid w:val="007B3A58"/>
    <w:rsid w:val="007B501C"/>
    <w:rsid w:val="007B56C2"/>
    <w:rsid w:val="007B59F5"/>
    <w:rsid w:val="007B5E72"/>
    <w:rsid w:val="007B6A2B"/>
    <w:rsid w:val="007B7B5D"/>
    <w:rsid w:val="007C2370"/>
    <w:rsid w:val="007C2D69"/>
    <w:rsid w:val="007C39E3"/>
    <w:rsid w:val="007C3FC3"/>
    <w:rsid w:val="007C596C"/>
    <w:rsid w:val="007C5BDE"/>
    <w:rsid w:val="007C63A9"/>
    <w:rsid w:val="007C641A"/>
    <w:rsid w:val="007C7BAC"/>
    <w:rsid w:val="007D05C3"/>
    <w:rsid w:val="007D1367"/>
    <w:rsid w:val="007D23C3"/>
    <w:rsid w:val="007D3CD7"/>
    <w:rsid w:val="007D4D00"/>
    <w:rsid w:val="007D5541"/>
    <w:rsid w:val="007D7BC8"/>
    <w:rsid w:val="007E0600"/>
    <w:rsid w:val="007E43F1"/>
    <w:rsid w:val="007E53A6"/>
    <w:rsid w:val="007F0B85"/>
    <w:rsid w:val="007F1438"/>
    <w:rsid w:val="007F1BCC"/>
    <w:rsid w:val="007F1D13"/>
    <w:rsid w:val="007F3465"/>
    <w:rsid w:val="007F4488"/>
    <w:rsid w:val="007F789B"/>
    <w:rsid w:val="007F7F28"/>
    <w:rsid w:val="007F7F51"/>
    <w:rsid w:val="008000C5"/>
    <w:rsid w:val="00800126"/>
    <w:rsid w:val="00800A16"/>
    <w:rsid w:val="008019C7"/>
    <w:rsid w:val="00802DEB"/>
    <w:rsid w:val="00805E9E"/>
    <w:rsid w:val="00806217"/>
    <w:rsid w:val="00806541"/>
    <w:rsid w:val="00807CEF"/>
    <w:rsid w:val="00812796"/>
    <w:rsid w:val="00812ED1"/>
    <w:rsid w:val="00813AD7"/>
    <w:rsid w:val="00813B0B"/>
    <w:rsid w:val="00814428"/>
    <w:rsid w:val="00820C85"/>
    <w:rsid w:val="008218BE"/>
    <w:rsid w:val="00821BA8"/>
    <w:rsid w:val="008221CD"/>
    <w:rsid w:val="00822F1D"/>
    <w:rsid w:val="0082421D"/>
    <w:rsid w:val="00824623"/>
    <w:rsid w:val="0082613F"/>
    <w:rsid w:val="008267DB"/>
    <w:rsid w:val="00826E1A"/>
    <w:rsid w:val="008315AE"/>
    <w:rsid w:val="008320E2"/>
    <w:rsid w:val="00834174"/>
    <w:rsid w:val="00834B33"/>
    <w:rsid w:val="008363CF"/>
    <w:rsid w:val="00836A2D"/>
    <w:rsid w:val="00844BF4"/>
    <w:rsid w:val="008500B7"/>
    <w:rsid w:val="00850BAC"/>
    <w:rsid w:val="00850D33"/>
    <w:rsid w:val="00850FF1"/>
    <w:rsid w:val="008511B6"/>
    <w:rsid w:val="00851F78"/>
    <w:rsid w:val="008525F0"/>
    <w:rsid w:val="008526E9"/>
    <w:rsid w:val="00853A92"/>
    <w:rsid w:val="00853C2D"/>
    <w:rsid w:val="008543AB"/>
    <w:rsid w:val="00856E25"/>
    <w:rsid w:val="00860522"/>
    <w:rsid w:val="00860BED"/>
    <w:rsid w:val="0086204D"/>
    <w:rsid w:val="0086276A"/>
    <w:rsid w:val="00862B96"/>
    <w:rsid w:val="0086300E"/>
    <w:rsid w:val="0086331F"/>
    <w:rsid w:val="008634DB"/>
    <w:rsid w:val="0086396E"/>
    <w:rsid w:val="00864DA6"/>
    <w:rsid w:val="00865110"/>
    <w:rsid w:val="00865E93"/>
    <w:rsid w:val="00865FF4"/>
    <w:rsid w:val="00867102"/>
    <w:rsid w:val="00870D67"/>
    <w:rsid w:val="00871A80"/>
    <w:rsid w:val="0087270F"/>
    <w:rsid w:val="00872A3C"/>
    <w:rsid w:val="00873919"/>
    <w:rsid w:val="00875524"/>
    <w:rsid w:val="00877384"/>
    <w:rsid w:val="00877C9C"/>
    <w:rsid w:val="00877F7D"/>
    <w:rsid w:val="0088113D"/>
    <w:rsid w:val="00881369"/>
    <w:rsid w:val="0088158E"/>
    <w:rsid w:val="00882E95"/>
    <w:rsid w:val="00883233"/>
    <w:rsid w:val="0088454B"/>
    <w:rsid w:val="00884979"/>
    <w:rsid w:val="00887EF7"/>
    <w:rsid w:val="00890D0D"/>
    <w:rsid w:val="00892187"/>
    <w:rsid w:val="008927CD"/>
    <w:rsid w:val="00893824"/>
    <w:rsid w:val="0089416B"/>
    <w:rsid w:val="0089469F"/>
    <w:rsid w:val="0089682A"/>
    <w:rsid w:val="00897B60"/>
    <w:rsid w:val="008A16D0"/>
    <w:rsid w:val="008A1F5F"/>
    <w:rsid w:val="008A575A"/>
    <w:rsid w:val="008A7FF3"/>
    <w:rsid w:val="008B0B16"/>
    <w:rsid w:val="008B12EE"/>
    <w:rsid w:val="008B4113"/>
    <w:rsid w:val="008B5D14"/>
    <w:rsid w:val="008B790E"/>
    <w:rsid w:val="008C11BA"/>
    <w:rsid w:val="008C19F6"/>
    <w:rsid w:val="008C1EB7"/>
    <w:rsid w:val="008C2A28"/>
    <w:rsid w:val="008C33D8"/>
    <w:rsid w:val="008C4B9B"/>
    <w:rsid w:val="008C5D0F"/>
    <w:rsid w:val="008C5D91"/>
    <w:rsid w:val="008C6158"/>
    <w:rsid w:val="008C72A7"/>
    <w:rsid w:val="008C7331"/>
    <w:rsid w:val="008C75BD"/>
    <w:rsid w:val="008C762A"/>
    <w:rsid w:val="008C7B2F"/>
    <w:rsid w:val="008D09DA"/>
    <w:rsid w:val="008D1945"/>
    <w:rsid w:val="008D2410"/>
    <w:rsid w:val="008D250F"/>
    <w:rsid w:val="008D338B"/>
    <w:rsid w:val="008D4692"/>
    <w:rsid w:val="008D4B26"/>
    <w:rsid w:val="008D5069"/>
    <w:rsid w:val="008D50BF"/>
    <w:rsid w:val="008D7CAB"/>
    <w:rsid w:val="008E0760"/>
    <w:rsid w:val="008E123B"/>
    <w:rsid w:val="008E1448"/>
    <w:rsid w:val="008E39E5"/>
    <w:rsid w:val="008E436E"/>
    <w:rsid w:val="008E466C"/>
    <w:rsid w:val="008E6424"/>
    <w:rsid w:val="008E6990"/>
    <w:rsid w:val="008E7603"/>
    <w:rsid w:val="008F070A"/>
    <w:rsid w:val="008F22F9"/>
    <w:rsid w:val="008F2CF1"/>
    <w:rsid w:val="008F34B0"/>
    <w:rsid w:val="008F38CD"/>
    <w:rsid w:val="008F6FE0"/>
    <w:rsid w:val="008F7CCA"/>
    <w:rsid w:val="00901432"/>
    <w:rsid w:val="00903174"/>
    <w:rsid w:val="00903C37"/>
    <w:rsid w:val="00904605"/>
    <w:rsid w:val="00904748"/>
    <w:rsid w:val="0090523A"/>
    <w:rsid w:val="00907DA0"/>
    <w:rsid w:val="00911B33"/>
    <w:rsid w:val="00912BE2"/>
    <w:rsid w:val="00912FA4"/>
    <w:rsid w:val="0091463F"/>
    <w:rsid w:val="00915175"/>
    <w:rsid w:val="0091526D"/>
    <w:rsid w:val="00915809"/>
    <w:rsid w:val="0091734E"/>
    <w:rsid w:val="009177F2"/>
    <w:rsid w:val="00920148"/>
    <w:rsid w:val="00920FB6"/>
    <w:rsid w:val="00922195"/>
    <w:rsid w:val="0092300C"/>
    <w:rsid w:val="0092423B"/>
    <w:rsid w:val="00924A84"/>
    <w:rsid w:val="00926F84"/>
    <w:rsid w:val="00931082"/>
    <w:rsid w:val="009317F2"/>
    <w:rsid w:val="00931E5E"/>
    <w:rsid w:val="009321E9"/>
    <w:rsid w:val="00932C63"/>
    <w:rsid w:val="0093313A"/>
    <w:rsid w:val="00934928"/>
    <w:rsid w:val="00936710"/>
    <w:rsid w:val="00936D6C"/>
    <w:rsid w:val="00937C98"/>
    <w:rsid w:val="00937DB9"/>
    <w:rsid w:val="0094359E"/>
    <w:rsid w:val="00944D73"/>
    <w:rsid w:val="009454B9"/>
    <w:rsid w:val="00946D3E"/>
    <w:rsid w:val="00947E2B"/>
    <w:rsid w:val="009516E5"/>
    <w:rsid w:val="00952490"/>
    <w:rsid w:val="0095323C"/>
    <w:rsid w:val="0095487A"/>
    <w:rsid w:val="00956FA5"/>
    <w:rsid w:val="009570A7"/>
    <w:rsid w:val="00957297"/>
    <w:rsid w:val="0095793B"/>
    <w:rsid w:val="00960B79"/>
    <w:rsid w:val="00960B8B"/>
    <w:rsid w:val="00962CBC"/>
    <w:rsid w:val="00963CFF"/>
    <w:rsid w:val="0096619D"/>
    <w:rsid w:val="009661C2"/>
    <w:rsid w:val="009671D1"/>
    <w:rsid w:val="00970185"/>
    <w:rsid w:val="00970476"/>
    <w:rsid w:val="00970914"/>
    <w:rsid w:val="009714DB"/>
    <w:rsid w:val="0097379E"/>
    <w:rsid w:val="00974666"/>
    <w:rsid w:val="00974699"/>
    <w:rsid w:val="00975723"/>
    <w:rsid w:val="00977C99"/>
    <w:rsid w:val="00980F70"/>
    <w:rsid w:val="00984727"/>
    <w:rsid w:val="00984BF3"/>
    <w:rsid w:val="00986116"/>
    <w:rsid w:val="0098666D"/>
    <w:rsid w:val="009869F8"/>
    <w:rsid w:val="00990F48"/>
    <w:rsid w:val="0099125C"/>
    <w:rsid w:val="0099761C"/>
    <w:rsid w:val="009A014F"/>
    <w:rsid w:val="009A0152"/>
    <w:rsid w:val="009A158C"/>
    <w:rsid w:val="009A2758"/>
    <w:rsid w:val="009A2D5E"/>
    <w:rsid w:val="009A5186"/>
    <w:rsid w:val="009A5D6B"/>
    <w:rsid w:val="009A7E19"/>
    <w:rsid w:val="009B2CAF"/>
    <w:rsid w:val="009B34DD"/>
    <w:rsid w:val="009B4CD5"/>
    <w:rsid w:val="009B4F24"/>
    <w:rsid w:val="009B4F61"/>
    <w:rsid w:val="009B500B"/>
    <w:rsid w:val="009B6500"/>
    <w:rsid w:val="009B653D"/>
    <w:rsid w:val="009B7641"/>
    <w:rsid w:val="009C0CAF"/>
    <w:rsid w:val="009C1583"/>
    <w:rsid w:val="009C1BF5"/>
    <w:rsid w:val="009C35B0"/>
    <w:rsid w:val="009C3802"/>
    <w:rsid w:val="009C3D67"/>
    <w:rsid w:val="009C571C"/>
    <w:rsid w:val="009C7E44"/>
    <w:rsid w:val="009D04CA"/>
    <w:rsid w:val="009D2E53"/>
    <w:rsid w:val="009D3AB7"/>
    <w:rsid w:val="009D4471"/>
    <w:rsid w:val="009E104C"/>
    <w:rsid w:val="009E11D2"/>
    <w:rsid w:val="009E229F"/>
    <w:rsid w:val="009E4692"/>
    <w:rsid w:val="009E48AB"/>
    <w:rsid w:val="009E4D3E"/>
    <w:rsid w:val="009E4DC6"/>
    <w:rsid w:val="009E4E6B"/>
    <w:rsid w:val="009E51EB"/>
    <w:rsid w:val="009E680E"/>
    <w:rsid w:val="009E6EAA"/>
    <w:rsid w:val="009E6EF0"/>
    <w:rsid w:val="009E7788"/>
    <w:rsid w:val="009F05AD"/>
    <w:rsid w:val="009F25DD"/>
    <w:rsid w:val="009F3060"/>
    <w:rsid w:val="009F374D"/>
    <w:rsid w:val="009F37CC"/>
    <w:rsid w:val="009F4DD2"/>
    <w:rsid w:val="009F5782"/>
    <w:rsid w:val="009F61A4"/>
    <w:rsid w:val="009F75AA"/>
    <w:rsid w:val="009F7EBC"/>
    <w:rsid w:val="00A00333"/>
    <w:rsid w:val="00A005CC"/>
    <w:rsid w:val="00A01210"/>
    <w:rsid w:val="00A014C9"/>
    <w:rsid w:val="00A0184F"/>
    <w:rsid w:val="00A021FB"/>
    <w:rsid w:val="00A03060"/>
    <w:rsid w:val="00A03F04"/>
    <w:rsid w:val="00A05B55"/>
    <w:rsid w:val="00A0680A"/>
    <w:rsid w:val="00A072DC"/>
    <w:rsid w:val="00A1126E"/>
    <w:rsid w:val="00A12B5D"/>
    <w:rsid w:val="00A130F5"/>
    <w:rsid w:val="00A13AC5"/>
    <w:rsid w:val="00A14254"/>
    <w:rsid w:val="00A14677"/>
    <w:rsid w:val="00A155E0"/>
    <w:rsid w:val="00A165C0"/>
    <w:rsid w:val="00A16991"/>
    <w:rsid w:val="00A17E48"/>
    <w:rsid w:val="00A20062"/>
    <w:rsid w:val="00A211EC"/>
    <w:rsid w:val="00A214CD"/>
    <w:rsid w:val="00A23C45"/>
    <w:rsid w:val="00A23FCF"/>
    <w:rsid w:val="00A275D5"/>
    <w:rsid w:val="00A278EB"/>
    <w:rsid w:val="00A27E65"/>
    <w:rsid w:val="00A27F2A"/>
    <w:rsid w:val="00A30F99"/>
    <w:rsid w:val="00A327C4"/>
    <w:rsid w:val="00A32864"/>
    <w:rsid w:val="00A345D4"/>
    <w:rsid w:val="00A34A5D"/>
    <w:rsid w:val="00A3512F"/>
    <w:rsid w:val="00A405B1"/>
    <w:rsid w:val="00A44188"/>
    <w:rsid w:val="00A44F5F"/>
    <w:rsid w:val="00A47AFE"/>
    <w:rsid w:val="00A50029"/>
    <w:rsid w:val="00A5012B"/>
    <w:rsid w:val="00A511C4"/>
    <w:rsid w:val="00A51C9D"/>
    <w:rsid w:val="00A521B3"/>
    <w:rsid w:val="00A52D67"/>
    <w:rsid w:val="00A542CC"/>
    <w:rsid w:val="00A550F0"/>
    <w:rsid w:val="00A55227"/>
    <w:rsid w:val="00A55987"/>
    <w:rsid w:val="00A55B3F"/>
    <w:rsid w:val="00A55DBD"/>
    <w:rsid w:val="00A5641D"/>
    <w:rsid w:val="00A57FF8"/>
    <w:rsid w:val="00A6152F"/>
    <w:rsid w:val="00A61DFD"/>
    <w:rsid w:val="00A63F14"/>
    <w:rsid w:val="00A641B7"/>
    <w:rsid w:val="00A656A8"/>
    <w:rsid w:val="00A66DCB"/>
    <w:rsid w:val="00A701CF"/>
    <w:rsid w:val="00A71D7D"/>
    <w:rsid w:val="00A71FE4"/>
    <w:rsid w:val="00A72544"/>
    <w:rsid w:val="00A73568"/>
    <w:rsid w:val="00A75D08"/>
    <w:rsid w:val="00A76AE2"/>
    <w:rsid w:val="00A76F77"/>
    <w:rsid w:val="00A77B20"/>
    <w:rsid w:val="00A80DE0"/>
    <w:rsid w:val="00A81EFD"/>
    <w:rsid w:val="00A82234"/>
    <w:rsid w:val="00A82550"/>
    <w:rsid w:val="00A84B05"/>
    <w:rsid w:val="00A84DA3"/>
    <w:rsid w:val="00A86347"/>
    <w:rsid w:val="00A86471"/>
    <w:rsid w:val="00A865E7"/>
    <w:rsid w:val="00A9001C"/>
    <w:rsid w:val="00A91111"/>
    <w:rsid w:val="00A911EC"/>
    <w:rsid w:val="00A91FBB"/>
    <w:rsid w:val="00A92B01"/>
    <w:rsid w:val="00A94232"/>
    <w:rsid w:val="00A97823"/>
    <w:rsid w:val="00AA154C"/>
    <w:rsid w:val="00AA2FDC"/>
    <w:rsid w:val="00AA5578"/>
    <w:rsid w:val="00AA70B5"/>
    <w:rsid w:val="00AA7AC1"/>
    <w:rsid w:val="00AB0102"/>
    <w:rsid w:val="00AB086E"/>
    <w:rsid w:val="00AB1ABA"/>
    <w:rsid w:val="00AB2D4E"/>
    <w:rsid w:val="00AB624B"/>
    <w:rsid w:val="00AB6510"/>
    <w:rsid w:val="00AC1FA8"/>
    <w:rsid w:val="00AC2BF7"/>
    <w:rsid w:val="00AC336E"/>
    <w:rsid w:val="00AC3F19"/>
    <w:rsid w:val="00AC40BB"/>
    <w:rsid w:val="00AC41CC"/>
    <w:rsid w:val="00AC453A"/>
    <w:rsid w:val="00AC7A63"/>
    <w:rsid w:val="00AD0788"/>
    <w:rsid w:val="00AD07AA"/>
    <w:rsid w:val="00AD0CE3"/>
    <w:rsid w:val="00AD1985"/>
    <w:rsid w:val="00AD1C3A"/>
    <w:rsid w:val="00AD46EB"/>
    <w:rsid w:val="00AD7B58"/>
    <w:rsid w:val="00AE036D"/>
    <w:rsid w:val="00AE0964"/>
    <w:rsid w:val="00AE13EC"/>
    <w:rsid w:val="00AE1EC6"/>
    <w:rsid w:val="00AE63B1"/>
    <w:rsid w:val="00AE6514"/>
    <w:rsid w:val="00AE67EF"/>
    <w:rsid w:val="00AE692C"/>
    <w:rsid w:val="00AE7C70"/>
    <w:rsid w:val="00AF16D4"/>
    <w:rsid w:val="00AF4B96"/>
    <w:rsid w:val="00B00CE0"/>
    <w:rsid w:val="00B02417"/>
    <w:rsid w:val="00B03BED"/>
    <w:rsid w:val="00B0468C"/>
    <w:rsid w:val="00B0720E"/>
    <w:rsid w:val="00B077BA"/>
    <w:rsid w:val="00B07938"/>
    <w:rsid w:val="00B107D0"/>
    <w:rsid w:val="00B12C8D"/>
    <w:rsid w:val="00B15D10"/>
    <w:rsid w:val="00B1674C"/>
    <w:rsid w:val="00B16DE5"/>
    <w:rsid w:val="00B2211E"/>
    <w:rsid w:val="00B2465F"/>
    <w:rsid w:val="00B2486D"/>
    <w:rsid w:val="00B249BD"/>
    <w:rsid w:val="00B24B4F"/>
    <w:rsid w:val="00B251DE"/>
    <w:rsid w:val="00B265FA"/>
    <w:rsid w:val="00B2703E"/>
    <w:rsid w:val="00B27563"/>
    <w:rsid w:val="00B27662"/>
    <w:rsid w:val="00B30A9A"/>
    <w:rsid w:val="00B33A18"/>
    <w:rsid w:val="00B33F1E"/>
    <w:rsid w:val="00B347E3"/>
    <w:rsid w:val="00B35D68"/>
    <w:rsid w:val="00B37F4F"/>
    <w:rsid w:val="00B42DAE"/>
    <w:rsid w:val="00B445DB"/>
    <w:rsid w:val="00B45DFC"/>
    <w:rsid w:val="00B46652"/>
    <w:rsid w:val="00B467BC"/>
    <w:rsid w:val="00B47726"/>
    <w:rsid w:val="00B50728"/>
    <w:rsid w:val="00B5258F"/>
    <w:rsid w:val="00B5473B"/>
    <w:rsid w:val="00B556C9"/>
    <w:rsid w:val="00B5577A"/>
    <w:rsid w:val="00B5593D"/>
    <w:rsid w:val="00B6037E"/>
    <w:rsid w:val="00B63A3B"/>
    <w:rsid w:val="00B649DD"/>
    <w:rsid w:val="00B65608"/>
    <w:rsid w:val="00B6588A"/>
    <w:rsid w:val="00B659F3"/>
    <w:rsid w:val="00B65CE6"/>
    <w:rsid w:val="00B65D29"/>
    <w:rsid w:val="00B660A5"/>
    <w:rsid w:val="00B663B7"/>
    <w:rsid w:val="00B67A68"/>
    <w:rsid w:val="00B71308"/>
    <w:rsid w:val="00B74669"/>
    <w:rsid w:val="00B74BA2"/>
    <w:rsid w:val="00B750EA"/>
    <w:rsid w:val="00B76185"/>
    <w:rsid w:val="00B76C21"/>
    <w:rsid w:val="00B76F7E"/>
    <w:rsid w:val="00B772DD"/>
    <w:rsid w:val="00B77E05"/>
    <w:rsid w:val="00B81782"/>
    <w:rsid w:val="00B81EF5"/>
    <w:rsid w:val="00B826A1"/>
    <w:rsid w:val="00B82CFC"/>
    <w:rsid w:val="00B82ECD"/>
    <w:rsid w:val="00B83417"/>
    <w:rsid w:val="00B836F6"/>
    <w:rsid w:val="00B84C05"/>
    <w:rsid w:val="00B84E27"/>
    <w:rsid w:val="00B856DF"/>
    <w:rsid w:val="00B8760E"/>
    <w:rsid w:val="00B87C14"/>
    <w:rsid w:val="00B900FF"/>
    <w:rsid w:val="00B917CF"/>
    <w:rsid w:val="00B91AC3"/>
    <w:rsid w:val="00B93FB0"/>
    <w:rsid w:val="00B97D24"/>
    <w:rsid w:val="00BA0C9F"/>
    <w:rsid w:val="00BA1807"/>
    <w:rsid w:val="00BA1A4A"/>
    <w:rsid w:val="00BA5D24"/>
    <w:rsid w:val="00BA68EB"/>
    <w:rsid w:val="00BA6DB0"/>
    <w:rsid w:val="00BA741A"/>
    <w:rsid w:val="00BB130B"/>
    <w:rsid w:val="00BB5038"/>
    <w:rsid w:val="00BB5E07"/>
    <w:rsid w:val="00BC25D2"/>
    <w:rsid w:val="00BC2950"/>
    <w:rsid w:val="00BC3725"/>
    <w:rsid w:val="00BC48AB"/>
    <w:rsid w:val="00BC4EA9"/>
    <w:rsid w:val="00BC5E39"/>
    <w:rsid w:val="00BC615F"/>
    <w:rsid w:val="00BC67D6"/>
    <w:rsid w:val="00BC7BB9"/>
    <w:rsid w:val="00BD0F0F"/>
    <w:rsid w:val="00BD2A42"/>
    <w:rsid w:val="00BD33CF"/>
    <w:rsid w:val="00BD3892"/>
    <w:rsid w:val="00BD4863"/>
    <w:rsid w:val="00BD4923"/>
    <w:rsid w:val="00BD4B07"/>
    <w:rsid w:val="00BD4CD2"/>
    <w:rsid w:val="00BD55DF"/>
    <w:rsid w:val="00BD5D53"/>
    <w:rsid w:val="00BD64F2"/>
    <w:rsid w:val="00BD68C1"/>
    <w:rsid w:val="00BD76B4"/>
    <w:rsid w:val="00BD7D82"/>
    <w:rsid w:val="00BE2305"/>
    <w:rsid w:val="00BE2A83"/>
    <w:rsid w:val="00BE2AB4"/>
    <w:rsid w:val="00BE3240"/>
    <w:rsid w:val="00BE3EE7"/>
    <w:rsid w:val="00BE69C2"/>
    <w:rsid w:val="00BE6C29"/>
    <w:rsid w:val="00BF05B0"/>
    <w:rsid w:val="00BF3EEF"/>
    <w:rsid w:val="00BF6F7A"/>
    <w:rsid w:val="00C008E4"/>
    <w:rsid w:val="00C00A40"/>
    <w:rsid w:val="00C0118A"/>
    <w:rsid w:val="00C022DF"/>
    <w:rsid w:val="00C0469F"/>
    <w:rsid w:val="00C06134"/>
    <w:rsid w:val="00C07C73"/>
    <w:rsid w:val="00C07FEA"/>
    <w:rsid w:val="00C113B3"/>
    <w:rsid w:val="00C1261C"/>
    <w:rsid w:val="00C12CBD"/>
    <w:rsid w:val="00C130BC"/>
    <w:rsid w:val="00C13D3D"/>
    <w:rsid w:val="00C14E5F"/>
    <w:rsid w:val="00C15603"/>
    <w:rsid w:val="00C15711"/>
    <w:rsid w:val="00C158A4"/>
    <w:rsid w:val="00C16BC7"/>
    <w:rsid w:val="00C21159"/>
    <w:rsid w:val="00C21241"/>
    <w:rsid w:val="00C21D5D"/>
    <w:rsid w:val="00C2429A"/>
    <w:rsid w:val="00C24322"/>
    <w:rsid w:val="00C24324"/>
    <w:rsid w:val="00C26321"/>
    <w:rsid w:val="00C266A3"/>
    <w:rsid w:val="00C26DE0"/>
    <w:rsid w:val="00C270BA"/>
    <w:rsid w:val="00C27EA3"/>
    <w:rsid w:val="00C30477"/>
    <w:rsid w:val="00C30AD4"/>
    <w:rsid w:val="00C32A23"/>
    <w:rsid w:val="00C32DF2"/>
    <w:rsid w:val="00C35035"/>
    <w:rsid w:val="00C35470"/>
    <w:rsid w:val="00C360CC"/>
    <w:rsid w:val="00C37C9A"/>
    <w:rsid w:val="00C4011F"/>
    <w:rsid w:val="00C40F31"/>
    <w:rsid w:val="00C41A9F"/>
    <w:rsid w:val="00C41CAD"/>
    <w:rsid w:val="00C41F1A"/>
    <w:rsid w:val="00C4273A"/>
    <w:rsid w:val="00C43B6A"/>
    <w:rsid w:val="00C44054"/>
    <w:rsid w:val="00C460D7"/>
    <w:rsid w:val="00C51111"/>
    <w:rsid w:val="00C5256B"/>
    <w:rsid w:val="00C5332D"/>
    <w:rsid w:val="00C5365E"/>
    <w:rsid w:val="00C54B21"/>
    <w:rsid w:val="00C56963"/>
    <w:rsid w:val="00C5763C"/>
    <w:rsid w:val="00C60679"/>
    <w:rsid w:val="00C62A53"/>
    <w:rsid w:val="00C63567"/>
    <w:rsid w:val="00C63897"/>
    <w:rsid w:val="00C642E9"/>
    <w:rsid w:val="00C642F2"/>
    <w:rsid w:val="00C64F87"/>
    <w:rsid w:val="00C65205"/>
    <w:rsid w:val="00C6563B"/>
    <w:rsid w:val="00C65A55"/>
    <w:rsid w:val="00C667BC"/>
    <w:rsid w:val="00C66A2E"/>
    <w:rsid w:val="00C66F8F"/>
    <w:rsid w:val="00C67A47"/>
    <w:rsid w:val="00C72B68"/>
    <w:rsid w:val="00C7600E"/>
    <w:rsid w:val="00C77341"/>
    <w:rsid w:val="00C77732"/>
    <w:rsid w:val="00C810BD"/>
    <w:rsid w:val="00C822A6"/>
    <w:rsid w:val="00C82B1F"/>
    <w:rsid w:val="00C85B36"/>
    <w:rsid w:val="00C85C89"/>
    <w:rsid w:val="00C85D99"/>
    <w:rsid w:val="00C86506"/>
    <w:rsid w:val="00C86982"/>
    <w:rsid w:val="00C87856"/>
    <w:rsid w:val="00C90553"/>
    <w:rsid w:val="00C912ED"/>
    <w:rsid w:val="00C91B80"/>
    <w:rsid w:val="00C92600"/>
    <w:rsid w:val="00C92BF8"/>
    <w:rsid w:val="00C9357D"/>
    <w:rsid w:val="00C94EAE"/>
    <w:rsid w:val="00C95C40"/>
    <w:rsid w:val="00C97610"/>
    <w:rsid w:val="00CA4A95"/>
    <w:rsid w:val="00CA6D88"/>
    <w:rsid w:val="00CA7BF6"/>
    <w:rsid w:val="00CB0BB2"/>
    <w:rsid w:val="00CB3904"/>
    <w:rsid w:val="00CB3B3F"/>
    <w:rsid w:val="00CB4317"/>
    <w:rsid w:val="00CB4B53"/>
    <w:rsid w:val="00CB5A3F"/>
    <w:rsid w:val="00CB6B99"/>
    <w:rsid w:val="00CB73D0"/>
    <w:rsid w:val="00CB7AC2"/>
    <w:rsid w:val="00CB7CC0"/>
    <w:rsid w:val="00CC45A5"/>
    <w:rsid w:val="00CC5D67"/>
    <w:rsid w:val="00CC641C"/>
    <w:rsid w:val="00CC6F00"/>
    <w:rsid w:val="00CC7771"/>
    <w:rsid w:val="00CD2925"/>
    <w:rsid w:val="00CD3007"/>
    <w:rsid w:val="00CD3EFF"/>
    <w:rsid w:val="00CE0564"/>
    <w:rsid w:val="00CE073E"/>
    <w:rsid w:val="00CE21B8"/>
    <w:rsid w:val="00CE23EA"/>
    <w:rsid w:val="00CE486E"/>
    <w:rsid w:val="00CE5F3D"/>
    <w:rsid w:val="00CE7AC6"/>
    <w:rsid w:val="00CF013B"/>
    <w:rsid w:val="00CF2BA9"/>
    <w:rsid w:val="00CF2C92"/>
    <w:rsid w:val="00CF7EE4"/>
    <w:rsid w:val="00D005FE"/>
    <w:rsid w:val="00D01AFA"/>
    <w:rsid w:val="00D03053"/>
    <w:rsid w:val="00D045E6"/>
    <w:rsid w:val="00D06C00"/>
    <w:rsid w:val="00D07615"/>
    <w:rsid w:val="00D100CE"/>
    <w:rsid w:val="00D101B4"/>
    <w:rsid w:val="00D1291D"/>
    <w:rsid w:val="00D1307C"/>
    <w:rsid w:val="00D1386A"/>
    <w:rsid w:val="00D147E4"/>
    <w:rsid w:val="00D150CF"/>
    <w:rsid w:val="00D161A8"/>
    <w:rsid w:val="00D209E3"/>
    <w:rsid w:val="00D213E9"/>
    <w:rsid w:val="00D233A6"/>
    <w:rsid w:val="00D24826"/>
    <w:rsid w:val="00D26050"/>
    <w:rsid w:val="00D26114"/>
    <w:rsid w:val="00D276D6"/>
    <w:rsid w:val="00D277C7"/>
    <w:rsid w:val="00D3120E"/>
    <w:rsid w:val="00D36834"/>
    <w:rsid w:val="00D37AED"/>
    <w:rsid w:val="00D37DA8"/>
    <w:rsid w:val="00D41C67"/>
    <w:rsid w:val="00D41ED6"/>
    <w:rsid w:val="00D422F6"/>
    <w:rsid w:val="00D4230E"/>
    <w:rsid w:val="00D42822"/>
    <w:rsid w:val="00D452BD"/>
    <w:rsid w:val="00D45981"/>
    <w:rsid w:val="00D459C8"/>
    <w:rsid w:val="00D45BE0"/>
    <w:rsid w:val="00D463B9"/>
    <w:rsid w:val="00D469FC"/>
    <w:rsid w:val="00D47064"/>
    <w:rsid w:val="00D47349"/>
    <w:rsid w:val="00D500E9"/>
    <w:rsid w:val="00D50411"/>
    <w:rsid w:val="00D50446"/>
    <w:rsid w:val="00D506F6"/>
    <w:rsid w:val="00D526C2"/>
    <w:rsid w:val="00D52B37"/>
    <w:rsid w:val="00D52CDA"/>
    <w:rsid w:val="00D52F02"/>
    <w:rsid w:val="00D53115"/>
    <w:rsid w:val="00D54284"/>
    <w:rsid w:val="00D55047"/>
    <w:rsid w:val="00D554A6"/>
    <w:rsid w:val="00D55D21"/>
    <w:rsid w:val="00D57465"/>
    <w:rsid w:val="00D57B2A"/>
    <w:rsid w:val="00D60475"/>
    <w:rsid w:val="00D608F4"/>
    <w:rsid w:val="00D62E30"/>
    <w:rsid w:val="00D63323"/>
    <w:rsid w:val="00D63903"/>
    <w:rsid w:val="00D63B24"/>
    <w:rsid w:val="00D654AA"/>
    <w:rsid w:val="00D6648F"/>
    <w:rsid w:val="00D70B39"/>
    <w:rsid w:val="00D7116A"/>
    <w:rsid w:val="00D719CE"/>
    <w:rsid w:val="00D72395"/>
    <w:rsid w:val="00D72BB0"/>
    <w:rsid w:val="00D73271"/>
    <w:rsid w:val="00D73472"/>
    <w:rsid w:val="00D7626D"/>
    <w:rsid w:val="00D77784"/>
    <w:rsid w:val="00D801B1"/>
    <w:rsid w:val="00D80E56"/>
    <w:rsid w:val="00D81442"/>
    <w:rsid w:val="00D823FE"/>
    <w:rsid w:val="00D825BA"/>
    <w:rsid w:val="00D83D28"/>
    <w:rsid w:val="00D84E97"/>
    <w:rsid w:val="00D852A8"/>
    <w:rsid w:val="00D86AE8"/>
    <w:rsid w:val="00D86BBA"/>
    <w:rsid w:val="00D8731C"/>
    <w:rsid w:val="00D90113"/>
    <w:rsid w:val="00D94586"/>
    <w:rsid w:val="00D95C8D"/>
    <w:rsid w:val="00D96392"/>
    <w:rsid w:val="00D9780D"/>
    <w:rsid w:val="00DA01DF"/>
    <w:rsid w:val="00DA3FBC"/>
    <w:rsid w:val="00DA6074"/>
    <w:rsid w:val="00DA61A5"/>
    <w:rsid w:val="00DA6909"/>
    <w:rsid w:val="00DA787B"/>
    <w:rsid w:val="00DA79EF"/>
    <w:rsid w:val="00DB1D99"/>
    <w:rsid w:val="00DB24B9"/>
    <w:rsid w:val="00DB4754"/>
    <w:rsid w:val="00DB5C8F"/>
    <w:rsid w:val="00DB5C9F"/>
    <w:rsid w:val="00DB60FB"/>
    <w:rsid w:val="00DB6C9E"/>
    <w:rsid w:val="00DB7A6B"/>
    <w:rsid w:val="00DB7C9E"/>
    <w:rsid w:val="00DC4DB7"/>
    <w:rsid w:val="00DC5171"/>
    <w:rsid w:val="00DC606D"/>
    <w:rsid w:val="00DC68B8"/>
    <w:rsid w:val="00DC6B2E"/>
    <w:rsid w:val="00DC6BDF"/>
    <w:rsid w:val="00DC6F5E"/>
    <w:rsid w:val="00DC79CE"/>
    <w:rsid w:val="00DD25B6"/>
    <w:rsid w:val="00DD36AB"/>
    <w:rsid w:val="00DD4D88"/>
    <w:rsid w:val="00DD59B1"/>
    <w:rsid w:val="00DD5A99"/>
    <w:rsid w:val="00DE0280"/>
    <w:rsid w:val="00DE0886"/>
    <w:rsid w:val="00DE1708"/>
    <w:rsid w:val="00DE199C"/>
    <w:rsid w:val="00DE264E"/>
    <w:rsid w:val="00DE3B51"/>
    <w:rsid w:val="00DE3B8A"/>
    <w:rsid w:val="00DE3E40"/>
    <w:rsid w:val="00DE3EDB"/>
    <w:rsid w:val="00DE4759"/>
    <w:rsid w:val="00DE68F6"/>
    <w:rsid w:val="00DF22B8"/>
    <w:rsid w:val="00DF3189"/>
    <w:rsid w:val="00DF3F65"/>
    <w:rsid w:val="00DF4322"/>
    <w:rsid w:val="00DF4EA6"/>
    <w:rsid w:val="00DF54BE"/>
    <w:rsid w:val="00DF6ABC"/>
    <w:rsid w:val="00E00662"/>
    <w:rsid w:val="00E02397"/>
    <w:rsid w:val="00E02A6E"/>
    <w:rsid w:val="00E03A00"/>
    <w:rsid w:val="00E04603"/>
    <w:rsid w:val="00E046D9"/>
    <w:rsid w:val="00E0763F"/>
    <w:rsid w:val="00E12234"/>
    <w:rsid w:val="00E13B60"/>
    <w:rsid w:val="00E14F7E"/>
    <w:rsid w:val="00E151D2"/>
    <w:rsid w:val="00E15215"/>
    <w:rsid w:val="00E16532"/>
    <w:rsid w:val="00E16F24"/>
    <w:rsid w:val="00E220C1"/>
    <w:rsid w:val="00E2249B"/>
    <w:rsid w:val="00E235EE"/>
    <w:rsid w:val="00E24AEA"/>
    <w:rsid w:val="00E25B92"/>
    <w:rsid w:val="00E26B52"/>
    <w:rsid w:val="00E27C88"/>
    <w:rsid w:val="00E27D1F"/>
    <w:rsid w:val="00E27ED5"/>
    <w:rsid w:val="00E31F12"/>
    <w:rsid w:val="00E33E0E"/>
    <w:rsid w:val="00E34A86"/>
    <w:rsid w:val="00E34DC7"/>
    <w:rsid w:val="00E355BB"/>
    <w:rsid w:val="00E37007"/>
    <w:rsid w:val="00E40762"/>
    <w:rsid w:val="00E40921"/>
    <w:rsid w:val="00E409E2"/>
    <w:rsid w:val="00E40F5C"/>
    <w:rsid w:val="00E422F2"/>
    <w:rsid w:val="00E425C0"/>
    <w:rsid w:val="00E42AB0"/>
    <w:rsid w:val="00E45647"/>
    <w:rsid w:val="00E45FDC"/>
    <w:rsid w:val="00E46C96"/>
    <w:rsid w:val="00E47AA2"/>
    <w:rsid w:val="00E47CAC"/>
    <w:rsid w:val="00E5039E"/>
    <w:rsid w:val="00E506E6"/>
    <w:rsid w:val="00E50854"/>
    <w:rsid w:val="00E511EB"/>
    <w:rsid w:val="00E513ED"/>
    <w:rsid w:val="00E522DF"/>
    <w:rsid w:val="00E52445"/>
    <w:rsid w:val="00E5476B"/>
    <w:rsid w:val="00E57117"/>
    <w:rsid w:val="00E57BDE"/>
    <w:rsid w:val="00E57E69"/>
    <w:rsid w:val="00E61223"/>
    <w:rsid w:val="00E6427E"/>
    <w:rsid w:val="00E64E50"/>
    <w:rsid w:val="00E67675"/>
    <w:rsid w:val="00E70A85"/>
    <w:rsid w:val="00E72D40"/>
    <w:rsid w:val="00E73477"/>
    <w:rsid w:val="00E73FE3"/>
    <w:rsid w:val="00E740A2"/>
    <w:rsid w:val="00E74494"/>
    <w:rsid w:val="00E7550E"/>
    <w:rsid w:val="00E75931"/>
    <w:rsid w:val="00E773D9"/>
    <w:rsid w:val="00E80DA4"/>
    <w:rsid w:val="00E81B92"/>
    <w:rsid w:val="00E841A2"/>
    <w:rsid w:val="00E8586D"/>
    <w:rsid w:val="00E85CE3"/>
    <w:rsid w:val="00E863F3"/>
    <w:rsid w:val="00E86BB6"/>
    <w:rsid w:val="00E87C5E"/>
    <w:rsid w:val="00E9031E"/>
    <w:rsid w:val="00E92430"/>
    <w:rsid w:val="00E93A55"/>
    <w:rsid w:val="00E94F3E"/>
    <w:rsid w:val="00E95C6D"/>
    <w:rsid w:val="00E97524"/>
    <w:rsid w:val="00EA00D4"/>
    <w:rsid w:val="00EA1543"/>
    <w:rsid w:val="00EA1C46"/>
    <w:rsid w:val="00EA3795"/>
    <w:rsid w:val="00EA4440"/>
    <w:rsid w:val="00EA4727"/>
    <w:rsid w:val="00EA5186"/>
    <w:rsid w:val="00EB1D8D"/>
    <w:rsid w:val="00EB34DF"/>
    <w:rsid w:val="00EB3B0E"/>
    <w:rsid w:val="00EC31D0"/>
    <w:rsid w:val="00EC4440"/>
    <w:rsid w:val="00EC55CC"/>
    <w:rsid w:val="00EC65A8"/>
    <w:rsid w:val="00EC767B"/>
    <w:rsid w:val="00EC7AD3"/>
    <w:rsid w:val="00ED11AD"/>
    <w:rsid w:val="00ED1CE8"/>
    <w:rsid w:val="00ED1E99"/>
    <w:rsid w:val="00ED2415"/>
    <w:rsid w:val="00ED29D9"/>
    <w:rsid w:val="00ED4352"/>
    <w:rsid w:val="00ED530A"/>
    <w:rsid w:val="00ED66F9"/>
    <w:rsid w:val="00EE09C1"/>
    <w:rsid w:val="00EE0EA1"/>
    <w:rsid w:val="00EE2DD5"/>
    <w:rsid w:val="00EE67D7"/>
    <w:rsid w:val="00EF2549"/>
    <w:rsid w:val="00EF310B"/>
    <w:rsid w:val="00EF3923"/>
    <w:rsid w:val="00EF3F0E"/>
    <w:rsid w:val="00EF4422"/>
    <w:rsid w:val="00EF77CE"/>
    <w:rsid w:val="00EF782A"/>
    <w:rsid w:val="00EF7FAC"/>
    <w:rsid w:val="00F0215E"/>
    <w:rsid w:val="00F02163"/>
    <w:rsid w:val="00F0441E"/>
    <w:rsid w:val="00F05CEB"/>
    <w:rsid w:val="00F12952"/>
    <w:rsid w:val="00F14143"/>
    <w:rsid w:val="00F14917"/>
    <w:rsid w:val="00F15C9B"/>
    <w:rsid w:val="00F162BD"/>
    <w:rsid w:val="00F1700B"/>
    <w:rsid w:val="00F172FA"/>
    <w:rsid w:val="00F20EED"/>
    <w:rsid w:val="00F21574"/>
    <w:rsid w:val="00F223C3"/>
    <w:rsid w:val="00F22803"/>
    <w:rsid w:val="00F247BA"/>
    <w:rsid w:val="00F24B75"/>
    <w:rsid w:val="00F2544E"/>
    <w:rsid w:val="00F25980"/>
    <w:rsid w:val="00F25B74"/>
    <w:rsid w:val="00F25E0A"/>
    <w:rsid w:val="00F2617A"/>
    <w:rsid w:val="00F27D1F"/>
    <w:rsid w:val="00F308B4"/>
    <w:rsid w:val="00F317A2"/>
    <w:rsid w:val="00F31F8F"/>
    <w:rsid w:val="00F32A34"/>
    <w:rsid w:val="00F34440"/>
    <w:rsid w:val="00F36129"/>
    <w:rsid w:val="00F37E1F"/>
    <w:rsid w:val="00F401A1"/>
    <w:rsid w:val="00F411C8"/>
    <w:rsid w:val="00F41885"/>
    <w:rsid w:val="00F41E05"/>
    <w:rsid w:val="00F42004"/>
    <w:rsid w:val="00F420E7"/>
    <w:rsid w:val="00F44899"/>
    <w:rsid w:val="00F46393"/>
    <w:rsid w:val="00F46411"/>
    <w:rsid w:val="00F47FBF"/>
    <w:rsid w:val="00F5093A"/>
    <w:rsid w:val="00F51289"/>
    <w:rsid w:val="00F518A3"/>
    <w:rsid w:val="00F51F4A"/>
    <w:rsid w:val="00F52E20"/>
    <w:rsid w:val="00F5449E"/>
    <w:rsid w:val="00F557E2"/>
    <w:rsid w:val="00F56223"/>
    <w:rsid w:val="00F565C3"/>
    <w:rsid w:val="00F57906"/>
    <w:rsid w:val="00F609B5"/>
    <w:rsid w:val="00F62641"/>
    <w:rsid w:val="00F62E74"/>
    <w:rsid w:val="00F62EFA"/>
    <w:rsid w:val="00F6319F"/>
    <w:rsid w:val="00F65EDD"/>
    <w:rsid w:val="00F66D8E"/>
    <w:rsid w:val="00F704DD"/>
    <w:rsid w:val="00F71829"/>
    <w:rsid w:val="00F71F43"/>
    <w:rsid w:val="00F7428C"/>
    <w:rsid w:val="00F7709C"/>
    <w:rsid w:val="00F80CCD"/>
    <w:rsid w:val="00F80D78"/>
    <w:rsid w:val="00F813AA"/>
    <w:rsid w:val="00F81994"/>
    <w:rsid w:val="00F828A2"/>
    <w:rsid w:val="00F83359"/>
    <w:rsid w:val="00F83D08"/>
    <w:rsid w:val="00F84D09"/>
    <w:rsid w:val="00F855DE"/>
    <w:rsid w:val="00F85993"/>
    <w:rsid w:val="00F863A7"/>
    <w:rsid w:val="00F87C4F"/>
    <w:rsid w:val="00F90825"/>
    <w:rsid w:val="00F91153"/>
    <w:rsid w:val="00F9376B"/>
    <w:rsid w:val="00F941B9"/>
    <w:rsid w:val="00F9621B"/>
    <w:rsid w:val="00FA193F"/>
    <w:rsid w:val="00FA2AB3"/>
    <w:rsid w:val="00FA2AE2"/>
    <w:rsid w:val="00FA358B"/>
    <w:rsid w:val="00FA3BBB"/>
    <w:rsid w:val="00FA3E48"/>
    <w:rsid w:val="00FA4288"/>
    <w:rsid w:val="00FA44B3"/>
    <w:rsid w:val="00FA5FEE"/>
    <w:rsid w:val="00FA7CDC"/>
    <w:rsid w:val="00FB052F"/>
    <w:rsid w:val="00FB1BE8"/>
    <w:rsid w:val="00FB3681"/>
    <w:rsid w:val="00FB42B0"/>
    <w:rsid w:val="00FB4383"/>
    <w:rsid w:val="00FB4472"/>
    <w:rsid w:val="00FB6FA5"/>
    <w:rsid w:val="00FB7C96"/>
    <w:rsid w:val="00FC2A52"/>
    <w:rsid w:val="00FC4599"/>
    <w:rsid w:val="00FC50CC"/>
    <w:rsid w:val="00FC5B0B"/>
    <w:rsid w:val="00FC7A64"/>
    <w:rsid w:val="00FD00D4"/>
    <w:rsid w:val="00FD01DD"/>
    <w:rsid w:val="00FD17C4"/>
    <w:rsid w:val="00FD24ED"/>
    <w:rsid w:val="00FD2DD7"/>
    <w:rsid w:val="00FD378A"/>
    <w:rsid w:val="00FD3CA7"/>
    <w:rsid w:val="00FD4AAE"/>
    <w:rsid w:val="00FD53F5"/>
    <w:rsid w:val="00FD7BDC"/>
    <w:rsid w:val="00FE2D48"/>
    <w:rsid w:val="00FE33BF"/>
    <w:rsid w:val="00FE4ABF"/>
    <w:rsid w:val="00FE5491"/>
    <w:rsid w:val="00FE62CE"/>
    <w:rsid w:val="00FE6A5F"/>
    <w:rsid w:val="00FE7527"/>
    <w:rsid w:val="00FF06DA"/>
    <w:rsid w:val="00FF0A67"/>
    <w:rsid w:val="00FF154A"/>
    <w:rsid w:val="00FF3CC7"/>
    <w:rsid w:val="00FF4504"/>
    <w:rsid w:val="00FF4F72"/>
    <w:rsid w:val="00FF5258"/>
    <w:rsid w:val="00FF53F9"/>
    <w:rsid w:val="00FF5731"/>
    <w:rsid w:val="00FF73EF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link w:val="Titre1C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aliases w:val="H2,h2,2nd level,†berschrift 2,õberschrift 2,UNDERRUBRIK 1-2"/>
    <w:basedOn w:val="Titre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qFormat/>
    <w:rsid w:val="00724555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724555"/>
    <w:pPr>
      <w:outlineLvl w:val="5"/>
    </w:pPr>
  </w:style>
  <w:style w:type="paragraph" w:styleId="Titre7">
    <w:name w:val="heading 7"/>
    <w:basedOn w:val="H6"/>
    <w:next w:val="Normal"/>
    <w:qFormat/>
    <w:rsid w:val="00724555"/>
    <w:pPr>
      <w:outlineLvl w:val="6"/>
    </w:pPr>
  </w:style>
  <w:style w:type="paragraph" w:styleId="Titre8">
    <w:name w:val="heading 8"/>
    <w:basedOn w:val="Titre1"/>
    <w:next w:val="Normal"/>
    <w:qFormat/>
    <w:rsid w:val="00724555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724555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724555"/>
    <w:pPr>
      <w:ind w:left="1985" w:hanging="1985"/>
      <w:outlineLvl w:val="9"/>
    </w:pPr>
    <w:rPr>
      <w:sz w:val="20"/>
    </w:rPr>
  </w:style>
  <w:style w:type="paragraph" w:styleId="TM8">
    <w:name w:val="toc 8"/>
    <w:basedOn w:val="TM1"/>
    <w:semiHidden/>
    <w:rsid w:val="0072455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rsid w:val="00724555"/>
    <w:pPr>
      <w:ind w:left="1701" w:hanging="1701"/>
    </w:pPr>
  </w:style>
  <w:style w:type="paragraph" w:styleId="TM4">
    <w:name w:val="toc 4"/>
    <w:basedOn w:val="TM3"/>
    <w:semiHidden/>
    <w:rsid w:val="00724555"/>
    <w:pPr>
      <w:ind w:left="1418" w:hanging="1418"/>
    </w:pPr>
  </w:style>
  <w:style w:type="paragraph" w:styleId="TM3">
    <w:name w:val="toc 3"/>
    <w:basedOn w:val="TM2"/>
    <w:semiHidden/>
    <w:rsid w:val="00724555"/>
    <w:pPr>
      <w:ind w:left="1134" w:hanging="1134"/>
    </w:pPr>
  </w:style>
  <w:style w:type="paragraph" w:styleId="TM2">
    <w:name w:val="toc 2"/>
    <w:basedOn w:val="TM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rsid w:val="00724555"/>
    <w:pPr>
      <w:outlineLvl w:val="9"/>
    </w:pPr>
  </w:style>
  <w:style w:type="paragraph" w:styleId="Listenumros2">
    <w:name w:val="List Number 2"/>
    <w:basedOn w:val="Listenumros"/>
    <w:rsid w:val="00724555"/>
    <w:pPr>
      <w:ind w:left="851"/>
    </w:pPr>
  </w:style>
  <w:style w:type="paragraph" w:styleId="Listenumros">
    <w:name w:val="List Number"/>
    <w:basedOn w:val="Liste"/>
    <w:rsid w:val="00724555"/>
  </w:style>
  <w:style w:type="paragraph" w:styleId="Liste">
    <w:name w:val="List"/>
    <w:basedOn w:val="Normal"/>
    <w:rsid w:val="00724555"/>
    <w:pPr>
      <w:ind w:left="568" w:hanging="284"/>
    </w:pPr>
  </w:style>
  <w:style w:type="paragraph" w:styleId="En-tte">
    <w:name w:val="header"/>
    <w:aliases w:val="header odd,header,header odd1,header odd2,header odd3,header odd4,header odd5,header odd6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basedOn w:val="Policepardfaut"/>
    <w:semiHidden/>
    <w:rsid w:val="00724555"/>
    <w:rPr>
      <w:b/>
      <w:position w:val="6"/>
      <w:sz w:val="16"/>
    </w:rPr>
  </w:style>
  <w:style w:type="paragraph" w:styleId="Notedebasdepage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M9">
    <w:name w:val="toc 9"/>
    <w:basedOn w:val="TM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M6">
    <w:name w:val="toc 6"/>
    <w:basedOn w:val="TM5"/>
    <w:next w:val="Normal"/>
    <w:semiHidden/>
    <w:rsid w:val="00724555"/>
    <w:pPr>
      <w:ind w:left="1985" w:hanging="1985"/>
    </w:pPr>
  </w:style>
  <w:style w:type="paragraph" w:styleId="TM7">
    <w:name w:val="toc 7"/>
    <w:basedOn w:val="TM6"/>
    <w:next w:val="Normal"/>
    <w:semiHidden/>
    <w:rsid w:val="00724555"/>
    <w:pPr>
      <w:ind w:left="2268" w:hanging="2268"/>
    </w:pPr>
  </w:style>
  <w:style w:type="paragraph" w:styleId="Listepuces2">
    <w:name w:val="List Bullet 2"/>
    <w:basedOn w:val="Listepuces"/>
    <w:rsid w:val="00724555"/>
    <w:pPr>
      <w:ind w:left="851"/>
    </w:pPr>
  </w:style>
  <w:style w:type="paragraph" w:styleId="Listepuces">
    <w:name w:val="List Bullet"/>
    <w:basedOn w:val="Liste"/>
    <w:rsid w:val="00724555"/>
  </w:style>
  <w:style w:type="paragraph" w:styleId="Listepuces3">
    <w:name w:val="List Bullet 3"/>
    <w:basedOn w:val="Listepuces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e2">
    <w:name w:val="List 2"/>
    <w:basedOn w:val="Liste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rsid w:val="00724555"/>
    <w:pPr>
      <w:ind w:left="1135"/>
    </w:pPr>
  </w:style>
  <w:style w:type="paragraph" w:styleId="Liste4">
    <w:name w:val="List 4"/>
    <w:basedOn w:val="Liste3"/>
    <w:rsid w:val="00724555"/>
    <w:pPr>
      <w:ind w:left="1418"/>
    </w:pPr>
  </w:style>
  <w:style w:type="paragraph" w:styleId="Liste5">
    <w:name w:val="List 5"/>
    <w:basedOn w:val="Liste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epuces4">
    <w:name w:val="List Bullet 4"/>
    <w:basedOn w:val="Listepuces3"/>
    <w:rsid w:val="00724555"/>
    <w:pPr>
      <w:ind w:left="1418"/>
    </w:pPr>
  </w:style>
  <w:style w:type="paragraph" w:styleId="Listepuces5">
    <w:name w:val="List Bullet 5"/>
    <w:basedOn w:val="Listepuces4"/>
    <w:rsid w:val="00724555"/>
    <w:pPr>
      <w:ind w:left="1702"/>
    </w:pPr>
  </w:style>
  <w:style w:type="paragraph" w:customStyle="1" w:styleId="B1">
    <w:name w:val="B1"/>
    <w:basedOn w:val="Liste"/>
    <w:rsid w:val="00724555"/>
  </w:style>
  <w:style w:type="paragraph" w:customStyle="1" w:styleId="B2">
    <w:name w:val="B2"/>
    <w:basedOn w:val="Liste2"/>
    <w:rsid w:val="00724555"/>
  </w:style>
  <w:style w:type="paragraph" w:customStyle="1" w:styleId="B3">
    <w:name w:val="B3"/>
    <w:basedOn w:val="Liste3"/>
    <w:rsid w:val="00724555"/>
  </w:style>
  <w:style w:type="paragraph" w:customStyle="1" w:styleId="B4">
    <w:name w:val="B4"/>
    <w:basedOn w:val="Liste4"/>
    <w:rsid w:val="00724555"/>
  </w:style>
  <w:style w:type="paragraph" w:customStyle="1" w:styleId="B5">
    <w:name w:val="B5"/>
    <w:basedOn w:val="Liste5"/>
    <w:rsid w:val="00724555"/>
  </w:style>
  <w:style w:type="paragraph" w:styleId="Pieddepage">
    <w:name w:val="footer"/>
    <w:basedOn w:val="En-tte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Lienhypertexte">
    <w:name w:val="Hyperlink"/>
    <w:basedOn w:val="Policepardfaut"/>
    <w:uiPriority w:val="99"/>
    <w:rsid w:val="00724555"/>
    <w:rPr>
      <w:color w:val="0000FF"/>
      <w:u w:val="single"/>
    </w:rPr>
  </w:style>
  <w:style w:type="character" w:styleId="Marquedecommentaire">
    <w:name w:val="annotation reference"/>
    <w:basedOn w:val="Policepardfaut"/>
    <w:semiHidden/>
    <w:rsid w:val="00724555"/>
    <w:rPr>
      <w:sz w:val="16"/>
    </w:rPr>
  </w:style>
  <w:style w:type="paragraph" w:styleId="Commentaire">
    <w:name w:val="annotation text"/>
    <w:basedOn w:val="Normal"/>
    <w:semiHidden/>
    <w:rsid w:val="00724555"/>
  </w:style>
  <w:style w:type="character" w:styleId="Lienhypertextesuivivisit">
    <w:name w:val="FollowedHyperlink"/>
    <w:basedOn w:val="Policepardfaut"/>
    <w:rsid w:val="00724555"/>
    <w:rPr>
      <w:color w:val="800080"/>
      <w:u w:val="single"/>
    </w:rPr>
  </w:style>
  <w:style w:type="paragraph" w:styleId="Textedebulles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Policepardfaut"/>
    <w:rsid w:val="00724555"/>
  </w:style>
  <w:style w:type="paragraph" w:styleId="NormalWeb">
    <w:name w:val="Normal (Web)"/>
    <w:basedOn w:val="Normal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lev">
    <w:name w:val="Strong"/>
    <w:basedOn w:val="Policepardfaut"/>
    <w:qFormat/>
    <w:rsid w:val="00714B09"/>
    <w:rPr>
      <w:b/>
      <w:bCs/>
    </w:rPr>
  </w:style>
  <w:style w:type="table" w:styleId="Grilledutableau">
    <w:name w:val="Table Grid"/>
    <w:basedOn w:val="Tableau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5619DF"/>
  </w:style>
  <w:style w:type="character" w:customStyle="1" w:styleId="Titre1Car">
    <w:name w:val="Titre 1 Car"/>
    <w:basedOn w:val="Policepardfaut"/>
    <w:link w:val="Titre1"/>
    <w:rsid w:val="004F6CEC"/>
    <w:rPr>
      <w:rFonts w:ascii="Arial" w:hAnsi="Arial"/>
      <w:sz w:val="36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link w:val="Titre1C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aliases w:val="H2,h2,2nd level,†berschrift 2,õberschrift 2,UNDERRUBRIK 1-2"/>
    <w:basedOn w:val="Titre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qFormat/>
    <w:rsid w:val="00724555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724555"/>
    <w:pPr>
      <w:outlineLvl w:val="5"/>
    </w:pPr>
  </w:style>
  <w:style w:type="paragraph" w:styleId="Titre7">
    <w:name w:val="heading 7"/>
    <w:basedOn w:val="H6"/>
    <w:next w:val="Normal"/>
    <w:qFormat/>
    <w:rsid w:val="00724555"/>
    <w:pPr>
      <w:outlineLvl w:val="6"/>
    </w:pPr>
  </w:style>
  <w:style w:type="paragraph" w:styleId="Titre8">
    <w:name w:val="heading 8"/>
    <w:basedOn w:val="Titre1"/>
    <w:next w:val="Normal"/>
    <w:qFormat/>
    <w:rsid w:val="00724555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724555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724555"/>
    <w:pPr>
      <w:ind w:left="1985" w:hanging="1985"/>
      <w:outlineLvl w:val="9"/>
    </w:pPr>
    <w:rPr>
      <w:sz w:val="20"/>
    </w:rPr>
  </w:style>
  <w:style w:type="paragraph" w:styleId="TM8">
    <w:name w:val="toc 8"/>
    <w:basedOn w:val="TM1"/>
    <w:semiHidden/>
    <w:rsid w:val="0072455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rsid w:val="00724555"/>
    <w:pPr>
      <w:ind w:left="1701" w:hanging="1701"/>
    </w:pPr>
  </w:style>
  <w:style w:type="paragraph" w:styleId="TM4">
    <w:name w:val="toc 4"/>
    <w:basedOn w:val="TM3"/>
    <w:semiHidden/>
    <w:rsid w:val="00724555"/>
    <w:pPr>
      <w:ind w:left="1418" w:hanging="1418"/>
    </w:pPr>
  </w:style>
  <w:style w:type="paragraph" w:styleId="TM3">
    <w:name w:val="toc 3"/>
    <w:basedOn w:val="TM2"/>
    <w:semiHidden/>
    <w:rsid w:val="00724555"/>
    <w:pPr>
      <w:ind w:left="1134" w:hanging="1134"/>
    </w:pPr>
  </w:style>
  <w:style w:type="paragraph" w:styleId="TM2">
    <w:name w:val="toc 2"/>
    <w:basedOn w:val="TM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rsid w:val="00724555"/>
    <w:pPr>
      <w:outlineLvl w:val="9"/>
    </w:pPr>
  </w:style>
  <w:style w:type="paragraph" w:styleId="Listenumros2">
    <w:name w:val="List Number 2"/>
    <w:basedOn w:val="Listenumros"/>
    <w:rsid w:val="00724555"/>
    <w:pPr>
      <w:ind w:left="851"/>
    </w:pPr>
  </w:style>
  <w:style w:type="paragraph" w:styleId="Listenumros">
    <w:name w:val="List Number"/>
    <w:basedOn w:val="Liste"/>
    <w:rsid w:val="00724555"/>
  </w:style>
  <w:style w:type="paragraph" w:styleId="Liste">
    <w:name w:val="List"/>
    <w:basedOn w:val="Normal"/>
    <w:rsid w:val="00724555"/>
    <w:pPr>
      <w:ind w:left="568" w:hanging="284"/>
    </w:pPr>
  </w:style>
  <w:style w:type="paragraph" w:styleId="En-tte">
    <w:name w:val="header"/>
    <w:aliases w:val="header odd,header,header odd1,header odd2,header odd3,header odd4,header odd5,header odd6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basedOn w:val="Policepardfaut"/>
    <w:semiHidden/>
    <w:rsid w:val="00724555"/>
    <w:rPr>
      <w:b/>
      <w:position w:val="6"/>
      <w:sz w:val="16"/>
    </w:rPr>
  </w:style>
  <w:style w:type="paragraph" w:styleId="Notedebasdepage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M9">
    <w:name w:val="toc 9"/>
    <w:basedOn w:val="TM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M6">
    <w:name w:val="toc 6"/>
    <w:basedOn w:val="TM5"/>
    <w:next w:val="Normal"/>
    <w:semiHidden/>
    <w:rsid w:val="00724555"/>
    <w:pPr>
      <w:ind w:left="1985" w:hanging="1985"/>
    </w:pPr>
  </w:style>
  <w:style w:type="paragraph" w:styleId="TM7">
    <w:name w:val="toc 7"/>
    <w:basedOn w:val="TM6"/>
    <w:next w:val="Normal"/>
    <w:semiHidden/>
    <w:rsid w:val="00724555"/>
    <w:pPr>
      <w:ind w:left="2268" w:hanging="2268"/>
    </w:pPr>
  </w:style>
  <w:style w:type="paragraph" w:styleId="Listepuces2">
    <w:name w:val="List Bullet 2"/>
    <w:basedOn w:val="Listepuces"/>
    <w:rsid w:val="00724555"/>
    <w:pPr>
      <w:ind w:left="851"/>
    </w:pPr>
  </w:style>
  <w:style w:type="paragraph" w:styleId="Listepuces">
    <w:name w:val="List Bullet"/>
    <w:basedOn w:val="Liste"/>
    <w:rsid w:val="00724555"/>
  </w:style>
  <w:style w:type="paragraph" w:styleId="Listepuces3">
    <w:name w:val="List Bullet 3"/>
    <w:basedOn w:val="Listepuces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e2">
    <w:name w:val="List 2"/>
    <w:basedOn w:val="Liste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rsid w:val="00724555"/>
    <w:pPr>
      <w:ind w:left="1135"/>
    </w:pPr>
  </w:style>
  <w:style w:type="paragraph" w:styleId="Liste4">
    <w:name w:val="List 4"/>
    <w:basedOn w:val="Liste3"/>
    <w:rsid w:val="00724555"/>
    <w:pPr>
      <w:ind w:left="1418"/>
    </w:pPr>
  </w:style>
  <w:style w:type="paragraph" w:styleId="Liste5">
    <w:name w:val="List 5"/>
    <w:basedOn w:val="Liste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epuces4">
    <w:name w:val="List Bullet 4"/>
    <w:basedOn w:val="Listepuces3"/>
    <w:rsid w:val="00724555"/>
    <w:pPr>
      <w:ind w:left="1418"/>
    </w:pPr>
  </w:style>
  <w:style w:type="paragraph" w:styleId="Listepuces5">
    <w:name w:val="List Bullet 5"/>
    <w:basedOn w:val="Listepuces4"/>
    <w:rsid w:val="00724555"/>
    <w:pPr>
      <w:ind w:left="1702"/>
    </w:pPr>
  </w:style>
  <w:style w:type="paragraph" w:customStyle="1" w:styleId="B1">
    <w:name w:val="B1"/>
    <w:basedOn w:val="Liste"/>
    <w:rsid w:val="00724555"/>
  </w:style>
  <w:style w:type="paragraph" w:customStyle="1" w:styleId="B2">
    <w:name w:val="B2"/>
    <w:basedOn w:val="Liste2"/>
    <w:rsid w:val="00724555"/>
  </w:style>
  <w:style w:type="paragraph" w:customStyle="1" w:styleId="B3">
    <w:name w:val="B3"/>
    <w:basedOn w:val="Liste3"/>
    <w:rsid w:val="00724555"/>
  </w:style>
  <w:style w:type="paragraph" w:customStyle="1" w:styleId="B4">
    <w:name w:val="B4"/>
    <w:basedOn w:val="Liste4"/>
    <w:rsid w:val="00724555"/>
  </w:style>
  <w:style w:type="paragraph" w:customStyle="1" w:styleId="B5">
    <w:name w:val="B5"/>
    <w:basedOn w:val="Liste5"/>
    <w:rsid w:val="00724555"/>
  </w:style>
  <w:style w:type="paragraph" w:styleId="Pieddepage">
    <w:name w:val="footer"/>
    <w:basedOn w:val="En-tte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Lienhypertexte">
    <w:name w:val="Hyperlink"/>
    <w:basedOn w:val="Policepardfaut"/>
    <w:uiPriority w:val="99"/>
    <w:rsid w:val="00724555"/>
    <w:rPr>
      <w:color w:val="0000FF"/>
      <w:u w:val="single"/>
    </w:rPr>
  </w:style>
  <w:style w:type="character" w:styleId="Marquedecommentaire">
    <w:name w:val="annotation reference"/>
    <w:basedOn w:val="Policepardfaut"/>
    <w:semiHidden/>
    <w:rsid w:val="00724555"/>
    <w:rPr>
      <w:sz w:val="16"/>
    </w:rPr>
  </w:style>
  <w:style w:type="paragraph" w:styleId="Commentaire">
    <w:name w:val="annotation text"/>
    <w:basedOn w:val="Normal"/>
    <w:semiHidden/>
    <w:rsid w:val="00724555"/>
  </w:style>
  <w:style w:type="character" w:styleId="Lienhypertextesuivivisit">
    <w:name w:val="FollowedHyperlink"/>
    <w:basedOn w:val="Policepardfaut"/>
    <w:rsid w:val="00724555"/>
    <w:rPr>
      <w:color w:val="800080"/>
      <w:u w:val="single"/>
    </w:rPr>
  </w:style>
  <w:style w:type="paragraph" w:styleId="Textedebulles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Policepardfaut"/>
    <w:rsid w:val="00724555"/>
  </w:style>
  <w:style w:type="paragraph" w:styleId="NormalWeb">
    <w:name w:val="Normal (Web)"/>
    <w:basedOn w:val="Normal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lev">
    <w:name w:val="Strong"/>
    <w:basedOn w:val="Policepardfaut"/>
    <w:qFormat/>
    <w:rsid w:val="00714B09"/>
    <w:rPr>
      <w:b/>
      <w:bCs/>
    </w:rPr>
  </w:style>
  <w:style w:type="table" w:styleId="Grilledutableau">
    <w:name w:val="Table Grid"/>
    <w:basedOn w:val="Tableau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5619DF"/>
  </w:style>
  <w:style w:type="character" w:customStyle="1" w:styleId="Titre1Car">
    <w:name w:val="Titre 1 Car"/>
    <w:basedOn w:val="Policepardfaut"/>
    <w:link w:val="Titre1"/>
    <w:rsid w:val="004F6CEC"/>
    <w:rPr>
      <w:rFonts w:ascii="Arial" w:hAnsi="Arial"/>
      <w:sz w:val="36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7908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49CE89-E18F-4BBF-B8B4-807BA2E84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31353</TotalTime>
  <Pages>2</Pages>
  <Words>786</Words>
  <Characters>4329</Characters>
  <Application>Microsoft Office Word</Application>
  <DocSecurity>0</DocSecurity>
  <Lines>36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SA5 Working Procedures</vt:lpstr>
      <vt:lpstr>SA5 Working Procedures</vt:lpstr>
    </vt:vector>
  </TitlesOfParts>
  <Company>3GPP Support Team</Company>
  <LinksUpToDate>false</LinksUpToDate>
  <CharactersWithSpaces>5105</CharactersWithSpaces>
  <SharedDoc>false</SharedDoc>
  <HLinks>
    <vt:vector size="342" baseType="variant">
      <vt:variant>
        <vt:i4>1769562</vt:i4>
      </vt:variant>
      <vt:variant>
        <vt:i4>234</vt:i4>
      </vt:variant>
      <vt:variant>
        <vt:i4>0</vt:i4>
      </vt:variant>
      <vt:variant>
        <vt:i4>5</vt:i4>
      </vt:variant>
      <vt:variant>
        <vt:lpwstr>http://list.etsi.org/3gpp_tsg_sa_wg5_oam.html</vt:lpwstr>
      </vt:variant>
      <vt:variant>
        <vt:lpwstr/>
      </vt:variant>
      <vt:variant>
        <vt:i4>2162800</vt:i4>
      </vt:variant>
      <vt:variant>
        <vt:i4>231</vt:i4>
      </vt:variant>
      <vt:variant>
        <vt:i4>0</vt:i4>
      </vt:variant>
      <vt:variant>
        <vt:i4>5</vt:i4>
      </vt:variant>
      <vt:variant>
        <vt:lpwstr>http://list.etsi.org/3gpp_tsg_sa_wg5_charging.html</vt:lpwstr>
      </vt:variant>
      <vt:variant>
        <vt:lpwstr/>
      </vt:variant>
      <vt:variant>
        <vt:i4>1638500</vt:i4>
      </vt:variant>
      <vt:variant>
        <vt:i4>228</vt:i4>
      </vt:variant>
      <vt:variant>
        <vt:i4>0</vt:i4>
      </vt:variant>
      <vt:variant>
        <vt:i4>5</vt:i4>
      </vt:variant>
      <vt:variant>
        <vt:lpwstr>http://list.etsi.org/3gpp_tsg_sa_wg5.html</vt:lpwstr>
      </vt:variant>
      <vt:variant>
        <vt:lpwstr/>
      </vt:variant>
      <vt:variant>
        <vt:i4>7602212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http://www.3gpp.org/ftp/tsg_sa/WG5_TM/Guidelines/</vt:lpwstr>
      </vt:variant>
      <vt:variant>
        <vt:lpwstr/>
      </vt:variant>
      <vt:variant>
        <vt:i4>1310787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http://www.3gpp.org/ftp/TSG_SA/WG5_TM/</vt:lpwstr>
      </vt:variant>
      <vt:variant>
        <vt:lpwstr/>
      </vt:variant>
      <vt:variant>
        <vt:i4>6291573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http://www.3gpp.org/ftp/Specs/html-info/TSG-WG--S5.htm</vt:lpwstr>
      </vt:variant>
      <vt:variant>
        <vt:lpwstr/>
      </vt:variant>
      <vt:variant>
        <vt:i4>7995452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http://www.3gpp.org/SA5</vt:lpwstr>
      </vt:variant>
      <vt:variant>
        <vt:lpwstr/>
      </vt:variant>
      <vt:variant>
        <vt:i4>2293802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http://www.3gpp.org/ftp/information/ETSI_meeting_info/</vt:lpwstr>
      </vt:variant>
      <vt:variant>
        <vt:lpwstr/>
      </vt:variant>
      <vt:variant>
        <vt:i4>5570642</vt:i4>
      </vt:variant>
      <vt:variant>
        <vt:i4>210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3080245</vt:i4>
      </vt:variant>
      <vt:variant>
        <vt:i4>207</vt:i4>
      </vt:variant>
      <vt:variant>
        <vt:i4>0</vt:i4>
      </vt:variant>
      <vt:variant>
        <vt:i4>5</vt:i4>
      </vt:variant>
      <vt:variant>
        <vt:lpwstr>http://webapp.etsi.org/teldir/PersonalInfo.asp</vt:lpwstr>
      </vt:variant>
      <vt:variant>
        <vt:lpwstr/>
      </vt:variant>
      <vt:variant>
        <vt:i4>3932196</vt:i4>
      </vt:variant>
      <vt:variant>
        <vt:i4>204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2162729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http://www.3gpp.org/ftp/Invitation/</vt:lpwstr>
      </vt:variant>
      <vt:variant>
        <vt:lpwstr/>
      </vt:variant>
      <vt:variant>
        <vt:i4>2031622</vt:i4>
      </vt:variant>
      <vt:variant>
        <vt:i4>198</vt:i4>
      </vt:variant>
      <vt:variant>
        <vt:i4>0</vt:i4>
      </vt:variant>
      <vt:variant>
        <vt:i4>5</vt:i4>
      </vt:variant>
      <vt:variant>
        <vt:lpwstr>http://webapp.etsi.org/meetingcalendar/QueryForm.asp</vt:lpwstr>
      </vt:variant>
      <vt:variant>
        <vt:lpwstr/>
      </vt:variant>
      <vt:variant>
        <vt:i4>4915202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http://www.3gpp.org/Meetings/meetings.htm</vt:lpwstr>
      </vt:variant>
      <vt:variant>
        <vt:lpwstr/>
      </vt:variant>
      <vt:variant>
        <vt:i4>2228250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http://www.3gpp.org/ftp/Information/WORK_PLAN/</vt:lpwstr>
      </vt:variant>
      <vt:variant>
        <vt:lpwstr/>
      </vt:variant>
      <vt:variant>
        <vt:i4>2031686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4325481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http://www.3gpp.org/ftp/Information/Databases/Change_Request/</vt:lpwstr>
      </vt:variant>
      <vt:variant>
        <vt:lpwstr/>
      </vt:variant>
      <vt:variant>
        <vt:i4>5373981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http://www.3gpp.org/ftp/Specs/Latest-drafts/</vt:lpwstr>
      </vt:variant>
      <vt:variant>
        <vt:lpwstr/>
      </vt:variant>
      <vt:variant>
        <vt:i4>6815754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http://www.3gpp.org/ftp/Information/Databases/Spec_Status/</vt:lpwstr>
      </vt:variant>
      <vt:variant>
        <vt:lpwstr/>
      </vt:variant>
      <vt:variant>
        <vt:i4>786519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http://www.3gpp.org/ftp/Specs/latest/</vt:lpwstr>
      </vt:variant>
      <vt:variant>
        <vt:lpwstr/>
      </vt:variant>
      <vt:variant>
        <vt:i4>8126524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http://www.3gpp.org/ftp/Specs/</vt:lpwstr>
      </vt:variant>
      <vt:variant>
        <vt:lpwstr/>
      </vt:variant>
      <vt:variant>
        <vt:i4>6619199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http://www.3gpp.org/Specifications</vt:lpwstr>
      </vt:variant>
      <vt:variant>
        <vt:lpwstr/>
      </vt:variant>
      <vt:variant>
        <vt:i4>3407906</vt:i4>
      </vt:variant>
      <vt:variant>
        <vt:i4>168</vt:i4>
      </vt:variant>
      <vt:variant>
        <vt:i4>0</vt:i4>
      </vt:variant>
      <vt:variant>
        <vt:i4>5</vt:i4>
      </vt:variant>
      <vt:variant>
        <vt:lpwstr>http://list.3gpp.org/3gpp_tsg_sa_wg5_swgd.html</vt:lpwstr>
      </vt:variant>
      <vt:variant>
        <vt:lpwstr/>
      </vt:variant>
      <vt:variant>
        <vt:i4>3407909</vt:i4>
      </vt:variant>
      <vt:variant>
        <vt:i4>165</vt:i4>
      </vt:variant>
      <vt:variant>
        <vt:i4>0</vt:i4>
      </vt:variant>
      <vt:variant>
        <vt:i4>5</vt:i4>
      </vt:variant>
      <vt:variant>
        <vt:lpwstr>http://list.3gpp.org/3gpp_tsg_sa_wg5_swgc.html</vt:lpwstr>
      </vt:variant>
      <vt:variant>
        <vt:lpwstr/>
      </vt:variant>
      <vt:variant>
        <vt:i4>3407908</vt:i4>
      </vt:variant>
      <vt:variant>
        <vt:i4>162</vt:i4>
      </vt:variant>
      <vt:variant>
        <vt:i4>0</vt:i4>
      </vt:variant>
      <vt:variant>
        <vt:i4>5</vt:i4>
      </vt:variant>
      <vt:variant>
        <vt:lpwstr>http://list.3gpp.org/3gpp_tsg_sa_wg5_swgb.html</vt:lpwstr>
      </vt:variant>
      <vt:variant>
        <vt:lpwstr/>
      </vt:variant>
      <vt:variant>
        <vt:i4>3407911</vt:i4>
      </vt:variant>
      <vt:variant>
        <vt:i4>159</vt:i4>
      </vt:variant>
      <vt:variant>
        <vt:i4>0</vt:i4>
      </vt:variant>
      <vt:variant>
        <vt:i4>5</vt:i4>
      </vt:variant>
      <vt:variant>
        <vt:lpwstr>http://list.3gpp.org/3gpp_tsg_sa_wg5_swga.html</vt:lpwstr>
      </vt:variant>
      <vt:variant>
        <vt:lpwstr/>
      </vt:variant>
      <vt:variant>
        <vt:i4>3014766</vt:i4>
      </vt:variant>
      <vt:variant>
        <vt:i4>156</vt:i4>
      </vt:variant>
      <vt:variant>
        <vt:i4>0</vt:i4>
      </vt:variant>
      <vt:variant>
        <vt:i4>5</vt:i4>
      </vt:variant>
      <vt:variant>
        <vt:lpwstr>http://list.etsi.org/archives/</vt:lpwstr>
      </vt:variant>
      <vt:variant>
        <vt:lpwstr/>
      </vt:variant>
      <vt:variant>
        <vt:i4>262156</vt:i4>
      </vt:variant>
      <vt:variant>
        <vt:i4>153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5570642</vt:i4>
      </vt:variant>
      <vt:variant>
        <vt:i4>150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5701676</vt:i4>
      </vt:variant>
      <vt:variant>
        <vt:i4>147</vt:i4>
      </vt:variant>
      <vt:variant>
        <vt:i4>0</vt:i4>
      </vt:variant>
      <vt:variant>
        <vt:i4>5</vt:i4>
      </vt:variant>
      <vt:variant>
        <vt:lpwstr>mailto:3GPP_TSG_SA_WG5_OAM@LIST.ETSI.ORG</vt:lpwstr>
      </vt:variant>
      <vt:variant>
        <vt:lpwstr/>
      </vt:variant>
      <vt:variant>
        <vt:i4>7143437</vt:i4>
      </vt:variant>
      <vt:variant>
        <vt:i4>144</vt:i4>
      </vt:variant>
      <vt:variant>
        <vt:i4>0</vt:i4>
      </vt:variant>
      <vt:variant>
        <vt:i4>5</vt:i4>
      </vt:variant>
      <vt:variant>
        <vt:lpwstr>mailto:3GPP_TSG_SA_WG5_Charging@LIST.ETSI.ORG</vt:lpwstr>
      </vt:variant>
      <vt:variant>
        <vt:lpwstr/>
      </vt:variant>
      <vt:variant>
        <vt:i4>5570578</vt:i4>
      </vt:variant>
      <vt:variant>
        <vt:i4>141</vt:i4>
      </vt:variant>
      <vt:variant>
        <vt:i4>0</vt:i4>
      </vt:variant>
      <vt:variant>
        <vt:i4>5</vt:i4>
      </vt:variant>
      <vt:variant>
        <vt:lpwstr>mailto:3GPP_TSG_SA_WG5@LIST.ETSI.ORG</vt:lpwstr>
      </vt:variant>
      <vt:variant>
        <vt:lpwstr/>
      </vt:variant>
      <vt:variant>
        <vt:i4>3932244</vt:i4>
      </vt:variant>
      <vt:variant>
        <vt:i4>138</vt:i4>
      </vt:variant>
      <vt:variant>
        <vt:i4>0</vt:i4>
      </vt:variant>
      <vt:variant>
        <vt:i4>5</vt:i4>
      </vt:variant>
      <vt:variant>
        <vt:lpwstr>ftp://ftp.3gpp.org/TSG_SA/WG5_TM/TSGS5_52/Templates/</vt:lpwstr>
      </vt:variant>
      <vt:variant>
        <vt:lpwstr/>
      </vt:variant>
      <vt:variant>
        <vt:i4>5308515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http://www.3gpp.org/ftp/tsg_sa/WG5_TM/TSGS5_52/Docs/</vt:lpwstr>
      </vt:variant>
      <vt:variant>
        <vt:lpwstr/>
      </vt:variant>
      <vt:variant>
        <vt:i4>3997734</vt:i4>
      </vt:variant>
      <vt:variant>
        <vt:i4>132</vt:i4>
      </vt:variant>
      <vt:variant>
        <vt:i4>0</vt:i4>
      </vt:variant>
      <vt:variant>
        <vt:i4>5</vt:i4>
      </vt:variant>
      <vt:variant>
        <vt:lpwstr>http://webapp.etsi.org/MeetingCalendar/MeetingDetails.asp?mid=26126</vt:lpwstr>
      </vt:variant>
      <vt:variant>
        <vt:lpwstr/>
      </vt:variant>
      <vt:variant>
        <vt:i4>262156</vt:i4>
      </vt:variant>
      <vt:variant>
        <vt:i4>129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1703997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_Toc416296683</vt:lpwstr>
      </vt:variant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_Toc416296682</vt:lpwstr>
      </vt:variant>
      <vt:variant>
        <vt:i4>1703997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_Toc416296681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_Toc416296680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_Toc416296679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_Toc416296678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_Toc416296677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_Toc416296676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_Toc416296675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_Toc416296674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_Toc416296673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_Toc416296672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_Toc416296671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_Toc416296670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_Toc416296669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_Toc416296668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_Toc416296667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_Toc416296666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_Toc416296665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_Toc416296664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_Toc416296663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Working Procedures</dc:title>
  <dc:creator>Christian Toche</dc:creator>
  <cp:lastModifiedBy>ORANGE</cp:lastModifiedBy>
  <cp:revision>572</cp:revision>
  <cp:lastPrinted>2016-02-02T08:29:00Z</cp:lastPrinted>
  <dcterms:created xsi:type="dcterms:W3CDTF">2016-08-30T22:13:00Z</dcterms:created>
  <dcterms:modified xsi:type="dcterms:W3CDTF">2018-03-07T18:30:00Z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(12)HOpFTcvJ5a96J8ivpF9R4NgbAJwmnOYr9tDixl71UW3ffpEeJHobrU3SW709BLXtGkJ/KoL3_x000d_
WCJ94/7rcTtRVRfVLZuCEvn5srtTByUg80THls08s3ERoJ7HqTB3wZPR+yaudfscpcs0Olrz_x000d_
fbFr6ujXwNhKpDFiGbKOOGPVPHSReYdAl8xk7iRkuDNKo8gtnoNuHUV9c7BwbRIul4PdzxhD_x000d_
qBrdc9TI8PRPrXi//S</vt:lpwstr>
  </property>
  <property fmtid="{D5CDD505-2E9C-101B-9397-08002B2CF9AE}" pid="3" name="_ms_pID_7253431">
    <vt:lpwstr>YHBSR1EwwDjt3AReaypwbKOTAeqxtp11rG/Z17XxHWuwfPsYtZ1TPE_x000d_
XYZaUWlSPqPyngiUDQENS4UB8DhUmAyQdk8F4sxi3N7H5Pyc5oJCq7CbBb2etBIypCAEoQai_x000d_
zYltL5amPb0JLvKPAaIncIQx99pqN2bgO/r3jinFdKgLAs8wTl0EvFCKKrwLXIZJxA8m7OB6_x000d_
QfMMRKnNXxnh8wVKPcP4SNxcwliJvfMbQ07L</vt:lpwstr>
  </property>
  <property fmtid="{D5CDD505-2E9C-101B-9397-08002B2CF9AE}" pid="4" name="_ms_pID_7253432">
    <vt:lpwstr>yYakTgrvqLDsgMVtVybuDer+kpgjTGZ3756/_x000d_
ZZcYbo4SvxVrJ5a+DtVQ3CiwkZtZ26vrYcXCeQAUv3eDGMWUw2YHKd69VfvNjfzivnosPk6l_x000d_
9vw8oxVietLkY6v39FhDGuyAfDYSfg2GDr+GhSOvgGyZKvOQ7pzzPxiyQlBslu9C/QvNHZm7_x000d_
85HjN46AvjZrdgf+mJDoWYs9YL/gUOmzFTlX+ATKwZx07zICKtmbbp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JXoegZTxf3sqxD1/lc_x000d_
hhDRBIMSESaxuJVd9Ru2TrcEsID/3L5vKYvsvTqMEJ8p/PsDwa6YUgY2RUPTYbCMDwRJnFVC_x000d_
+9zPVqA3Y/8pcf7TbCPyAGOF70H/xizKIGfoshN3r6jXQDd7YaZmlyQsdJ6iLkkwklMlzSQw_x000d_
Bt+0fEuGEJ7gudB12b2tu8YLtMNqbLnqrCvdQ4LG7PtE5+eTe0mlPase+HZ0wY7h9uxp7VrX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AY/twiSZQ8ZFpVVfwt6BsCPeeMlBoE+VHk7DGgKoTepSj9MPlHyABcCRJDDMzwGyI6L+rDD5_x000d_
YWCnbmtK6FD6yiYHiFfpQD2UokgMZ0yrnUVw6knkSOd+4Pfcyjfdfx6MGuMnxlZsNLLDQsqv_x000d_
TraWqG1rSp+ZKNB1yRzXn+TDC8iLytoiPvMU/qGWYpLiel7Ory0LC2QNvC8zs8H3HNhT35TS_x000d_
dK7mwSD/p2mdIyG3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3+r99hOKJ0dgLbFk5n7hkzRY5ou4gI9cKEEAWH4SYgI3zCfEeOuijyZu_x000d_
8A+WM+D0MFCRW6ZTn9wpQBy8+iGPHt4prrccBkjoG1kQU8UlRs3DmqW8cH1Yp1X0/QOKw2eY_x000d_
hLlRpHqfiV8zuy0fuVaRZ6pakZkH8LFMVicwz2pR1/FLK4rn2infh3UFrwwfMTyXw4k2MTkF_x000d_
aWBBaTGb8OsiQ5ckSqYn3qAiARNKl6aRhs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8rG2KHGkLJlXsntZGiOZZwSgqw8RhpxjMtGWkO_x000d_
khrFR+ilbynJywxaND3mKGY4srhsE4ri/CvZhz3lmCcdAAkdSDJzcFE9bLnKjJre+jSe4AuG_x000d_
bZuQD51sa1g2EcFKRPiuxofubXuwu/xD4aIl22WHknhQ47laILHo3BlgnJD93AczBJk7y8dI_x000d_
t9b9lm9PI7Lc+M2uNmk/DVt9OsGOkz/vrgFigaCbCQmbX1HqXcyE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T7BBrxfHuGib9rd+SrI6_x000d_
sL2gKC/CH8uKHfCxh4IRdxJ4u0H1kkM5hO7AG4B87F2Y+WBDAXau8niot/6Njq9CR0u+78XS_x000d_
72EHqfzqk6mA7WoxXpZzHWcVe7Vyh/LU7+KMelL5DfUMSr+zaBypF9OlGyvqWU832hBokTIr_x000d_
hilvXz6uIi30g3eWZd9YOWXzCBz0Y8pEPIlabiP9LAFeFPT5+g/pE+nwNpOyKIaAOYbX5y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3s_x000d_
NWJxg4GF+0MViNLNtAGysuMfQ00SEsDjuTtwALz9TIYfJl6jTgxqtHjNJuFWhZy+9inIRm0J_x000d_
T4izP+0tCHQYCGCa0BuXJEY/ueJuK/3ipRxRg01yjijeH/6UUrKiIbyr0PD82F6GCllAIu/Y_x000d_
7UFg7BsJhp6wXch/fiqLYt5l1tktJSr+SATh0sv4kzo0SXClqhHQCCs6rlrPV5upAHTz2urP_x000d_
dHmWxO7TDuMNyf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Vn0OHwhXpBymZBAAhbkQEZSLGCR5Smo1P9TtHkiHsVlerAYdrzfbLg8Uli_x000d_
T73pYgAJsZ/4yJnqoJv5BdG4gUvsmiH2RhOFIn/UaARXqotT/rQ4ctC3z8V0MNt6CeWEwcLX_x000d_
8sqmQnGxH26bMch5NAk4jpBe0vRx8hYaBMC8CXc5teXhvXz72wifJruMm47iw3bBol05k+x8_x000d_
Cla2w6U3oZJjMqfYmKc3BaUdNLPHvPFd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rhJGmxnYLy+Z/dt32zvFHaZCukxgRqvuEptJ8Du+_x000d_
/1qVgaA5930dMfw7cl9oI740du3n2V7NUJr7T4oMyknDHNFKMsz7teDtaX5KPNa8coiiklqh_x000d_
PtoSFOJz3iqtsEhAuL01OPIRj75mMj8BK71i5rSjdE/UCCas9xl7QMTsqY3q1+HyTAhK6iDQ_x000d_
eyUbfMRcwBfQsiDcJNOkfsQYD7U/vMprcPGxaQTpAit6tja1M1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nU8zJ42v2tDPMqRL4kxhpd_x000d_
y12Roiw5MKj0QznyUESuGnIugyawEzlv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(3)ReMwKk0ktuUyA/9LFolgIXNpHRdLBzH1tWLRqGeQwBJTCic3WauVDsGQD7B7LI33Qk4YKHx+_x000d_
QX7fBBJekpCrU10obf7rzZkoQZByGaBI4v7TBSC8Pk0TU9Xyx0RxTEAMrnLrmJCzlrU8sNKq_x000d_
AjLhcL0mnvDEzCJdhgnC9q0KVn469ri+mzHF9GrLifvhNKBTqfc7xRzxaqe36MtnuCfcSenj_x000d_
XuR4B/yd6fqnMrB0yb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p3sbA9UEgrDcXIEdMTNW4RpCGsZ4oocPA0Qw75qjP9gBVOd5TEuxeK_x000d_
i749mLcn3eWBy8m2I19i5ICIQ2/dp+6En8bccGOtvdC3CNNeGkTSRWv5YL8SczQp9vxtcpz5_x000d_
h8+uoWUzvFj6kIJHWt9/XMWnO/kTh/W756enjh9Q6d+6ew8eRPY2XL02rSvtdLv6Azk4B51S_x000d_
oVOEIQHhS4TG8jF4j+ZQgPxYtbbAkhDJYXHW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zMqW7YJmKUkjuuqU1jx/eSyhV4mAVVlgEScS_x000d_
amsWQ5jZepzhhtvoIZjIp3b1XY4t5kq+J5lsy8JGVKw/5RnnAdF9qa79SB4kMWvPynVaac71_x000d_
nK7iPX+xMgWVWSaG8yxrsvjjdZ0lq00jxf+B+qDgzZwqnSeCFzEsvLeleZ9BqiaJ</vt:lpwstr>
  </property>
  <property fmtid="{D5CDD505-2E9C-101B-9397-08002B2CF9AE}" pid="31" name="_new_ms_pID_725432_00">
    <vt:lpwstr>_new_ms_pID_725432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1469434067</vt:lpwstr>
  </property>
</Properties>
</file>